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DBC7" w14:textId="4B38C498" w:rsidR="0090204E" w:rsidRPr="0050692E" w:rsidRDefault="00E93DE2" w:rsidP="0090204E">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#11</w:t>
      </w:r>
      <w:r>
        <w:rPr>
          <w:rFonts w:eastAsia="MS Mincho" w:cs="Arial"/>
          <w:b/>
          <w:sz w:val="24"/>
          <w:szCs w:val="24"/>
          <w:lang w:eastAsia="ja-JP"/>
        </w:rPr>
        <w:t>2</w:t>
      </w:r>
      <w:r w:rsidR="0090204E" w:rsidRPr="0050692E">
        <w:rPr>
          <w:rFonts w:eastAsia="MS Mincho" w:cs="Arial"/>
          <w:b/>
          <w:sz w:val="24"/>
          <w:szCs w:val="24"/>
          <w:lang w:eastAsia="ja-JP"/>
        </w:rPr>
        <w:tab/>
      </w:r>
      <w:r w:rsidR="0090204E" w:rsidRPr="0050692E">
        <w:rPr>
          <w:rFonts w:eastAsia="MS Mincho" w:cs="Arial"/>
          <w:b/>
          <w:sz w:val="24"/>
          <w:szCs w:val="24"/>
          <w:lang w:eastAsia="ja-JP"/>
        </w:rPr>
        <w:tab/>
        <w:t>S1-25</w:t>
      </w:r>
      <w:r w:rsidR="006F41A0">
        <w:rPr>
          <w:rFonts w:cs="Arial" w:hint="eastAsia"/>
          <w:b/>
          <w:sz w:val="24"/>
          <w:szCs w:val="24"/>
          <w:lang w:eastAsia="zh-CN"/>
        </w:rPr>
        <w:t>4</w:t>
      </w:r>
      <w:r w:rsidR="0066698C">
        <w:rPr>
          <w:rFonts w:eastAsia="MS Mincho" w:cs="Arial"/>
          <w:b/>
          <w:sz w:val="24"/>
          <w:szCs w:val="24"/>
          <w:lang w:eastAsia="ja-JP"/>
        </w:rPr>
        <w:t>4</w:t>
      </w:r>
      <w:r w:rsidR="004F36D9">
        <w:rPr>
          <w:rFonts w:eastAsia="MS Mincho" w:cs="Arial"/>
          <w:b/>
          <w:sz w:val="24"/>
          <w:szCs w:val="24"/>
          <w:lang w:eastAsia="ja-JP"/>
        </w:rPr>
        <w:t>93</w:t>
      </w:r>
    </w:p>
    <w:p w14:paraId="0FEBC1DE" w14:textId="55C6B877" w:rsidR="000924E4" w:rsidRPr="00835D67" w:rsidRDefault="00E93DE2" w:rsidP="0090204E">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17</w:t>
      </w:r>
      <w:r w:rsidRPr="0050692E">
        <w:rPr>
          <w:rFonts w:eastAsia="MS Mincho" w:cs="Arial"/>
          <w:b/>
          <w:sz w:val="24"/>
          <w:szCs w:val="24"/>
          <w:lang w:eastAsia="ja-JP"/>
        </w:rPr>
        <w:t>-2</w:t>
      </w:r>
      <w:r>
        <w:rPr>
          <w:rFonts w:eastAsia="MS Mincho" w:cs="Arial"/>
          <w:b/>
          <w:sz w:val="24"/>
          <w:szCs w:val="24"/>
          <w:lang w:eastAsia="ja-JP"/>
        </w:rPr>
        <w:t>1</w:t>
      </w:r>
      <w:r w:rsidRPr="0050692E">
        <w:rPr>
          <w:rFonts w:eastAsia="MS Mincho" w:cs="Arial"/>
          <w:b/>
          <w:sz w:val="24"/>
          <w:szCs w:val="24"/>
          <w:lang w:eastAsia="ja-JP"/>
        </w:rPr>
        <w:t xml:space="preserve"> </w:t>
      </w:r>
      <w:r>
        <w:rPr>
          <w:rFonts w:eastAsia="MS Mincho" w:cs="Arial"/>
          <w:b/>
          <w:sz w:val="24"/>
          <w:szCs w:val="24"/>
          <w:lang w:eastAsia="ja-JP"/>
        </w:rPr>
        <w:t>November</w:t>
      </w:r>
      <w:r w:rsidRPr="0050692E">
        <w:rPr>
          <w:rFonts w:eastAsia="MS Mincho" w:cs="Arial"/>
          <w:b/>
          <w:sz w:val="24"/>
          <w:szCs w:val="24"/>
          <w:lang w:eastAsia="ja-JP"/>
        </w:rPr>
        <w:t xml:space="preserve"> 2025, </w:t>
      </w:r>
      <w:r>
        <w:rPr>
          <w:rFonts w:eastAsia="MS Mincho" w:cs="Arial"/>
          <w:b/>
          <w:sz w:val="24"/>
          <w:szCs w:val="24"/>
          <w:lang w:eastAsia="ja-JP"/>
        </w:rPr>
        <w:t>Dallas</w:t>
      </w:r>
      <w:r w:rsidRPr="0050692E">
        <w:rPr>
          <w:rFonts w:eastAsia="MS Mincho" w:cs="Arial"/>
          <w:b/>
          <w:sz w:val="24"/>
          <w:szCs w:val="24"/>
          <w:lang w:eastAsia="ja-JP"/>
        </w:rPr>
        <w:t xml:space="preserve">, </w:t>
      </w:r>
      <w:r>
        <w:rPr>
          <w:rFonts w:eastAsia="MS Mincho" w:cs="Arial"/>
          <w:b/>
          <w:sz w:val="24"/>
          <w:szCs w:val="24"/>
          <w:lang w:eastAsia="ja-JP"/>
        </w:rPr>
        <w:t>USA</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2F12D444" w14:textId="23CB6BE3" w:rsidR="001F15B3" w:rsidRDefault="000924E4" w:rsidP="000924E4">
      <w:pPr>
        <w:suppressAutoHyphens/>
        <w:spacing w:after="120" w:line="240" w:lineRule="auto"/>
        <w:ind w:left="1985" w:hanging="1985"/>
        <w:rPr>
          <w:rFonts w:eastAsia="Times New Roman" w:cs="Arial"/>
          <w:sz w:val="22"/>
          <w:szCs w:val="20"/>
          <w:lang w:val="fr-FR"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Start w:id="3" w:name="_Hlk198311086"/>
      <w:bookmarkEnd w:id="2"/>
      <w:r w:rsidR="001F15B3" w:rsidRPr="00C86750">
        <w:rPr>
          <w:rFonts w:eastAsia="Times New Roman" w:cs="Arial"/>
          <w:sz w:val="22"/>
          <w:szCs w:val="20"/>
          <w:lang w:eastAsia="ar-SA"/>
        </w:rPr>
        <w:t>Agenda</w:t>
      </w:r>
      <w:r w:rsidR="001F15B3">
        <w:rPr>
          <w:rFonts w:eastAsia="Times New Roman" w:cs="Arial"/>
          <w:sz w:val="22"/>
          <w:szCs w:val="20"/>
          <w:lang w:eastAsia="ar-SA"/>
        </w:rPr>
        <w:t xml:space="preserve"> </w:t>
      </w:r>
      <w:r w:rsidR="001F15B3" w:rsidRPr="00C86750">
        <w:rPr>
          <w:rFonts w:eastAsia="Times New Roman" w:cs="Arial"/>
          <w:sz w:val="22"/>
          <w:szCs w:val="20"/>
          <w:lang w:eastAsia="ar-SA"/>
        </w:rPr>
        <w:t>Drafting</w:t>
      </w:r>
      <w:bookmarkEnd w:id="3"/>
      <w:r w:rsidR="001F15B3">
        <w:rPr>
          <w:rFonts w:eastAsia="Times New Roman" w:cs="Arial"/>
          <w:sz w:val="22"/>
          <w:szCs w:val="20"/>
          <w:lang w:eastAsia="ar-SA"/>
        </w:rPr>
        <w:t xml:space="preserve"> </w:t>
      </w:r>
      <w:bookmarkStart w:id="4" w:name="OLE_LINK3"/>
      <w:bookmarkStart w:id="5" w:name="OLE_LINK4"/>
      <w:r w:rsidR="0017750C">
        <w:rPr>
          <w:rFonts w:eastAsia="Times New Roman" w:cs="Arial"/>
          <w:sz w:val="22"/>
          <w:szCs w:val="20"/>
          <w:lang w:eastAsia="ar-SA"/>
        </w:rPr>
        <w:t>Table Y.1.1-1 Consolidation</w:t>
      </w:r>
      <w:r w:rsidR="001F15B3" w:rsidRPr="00CC1E3B">
        <w:rPr>
          <w:rFonts w:eastAsia="Times New Roman" w:cs="Arial"/>
          <w:sz w:val="22"/>
          <w:szCs w:val="20"/>
          <w:lang w:val="fr-FR" w:eastAsia="ar-SA"/>
        </w:rPr>
        <w:t xml:space="preserve"> </w:t>
      </w:r>
    </w:p>
    <w:p w14:paraId="09D907A5" w14:textId="5DE36794" w:rsidR="000924E4" w:rsidRPr="00CC1E3B" w:rsidRDefault="000924E4" w:rsidP="000924E4">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 xml:space="preserve">Ag. </w:t>
      </w:r>
      <w:proofErr w:type="gramStart"/>
      <w:r w:rsidRPr="00CC1E3B">
        <w:rPr>
          <w:rFonts w:eastAsia="Times New Roman" w:cs="Arial"/>
          <w:sz w:val="22"/>
          <w:szCs w:val="20"/>
          <w:lang w:val="fr-FR" w:eastAsia="ar-SA"/>
        </w:rPr>
        <w:t>Item:</w:t>
      </w:r>
      <w:proofErr w:type="gramEnd"/>
      <w:r w:rsidRPr="00CC1E3B">
        <w:rPr>
          <w:rFonts w:eastAsia="Times New Roman" w:cs="Arial"/>
          <w:sz w:val="22"/>
          <w:szCs w:val="20"/>
          <w:lang w:val="fr-FR" w:eastAsia="ar-SA"/>
        </w:rPr>
        <w:tab/>
      </w:r>
      <w:r w:rsidR="00AA5423">
        <w:rPr>
          <w:rFonts w:eastAsia="Times New Roman" w:cs="Arial"/>
          <w:sz w:val="22"/>
          <w:szCs w:val="20"/>
          <w:lang w:val="fr-FR" w:eastAsia="ar-SA"/>
        </w:rPr>
        <w:t>8</w:t>
      </w:r>
      <w:r w:rsidRPr="00CC1E3B">
        <w:rPr>
          <w:rFonts w:eastAsia="Times New Roman" w:cs="Arial"/>
          <w:sz w:val="22"/>
          <w:szCs w:val="20"/>
          <w:lang w:val="fr-FR" w:eastAsia="ar-SA"/>
        </w:rPr>
        <w:t>.1</w:t>
      </w:r>
      <w:r w:rsidR="00AA5423">
        <w:rPr>
          <w:rFonts w:eastAsia="Times New Roman" w:cs="Arial"/>
          <w:sz w:val="22"/>
          <w:szCs w:val="20"/>
          <w:lang w:val="fr-FR" w:eastAsia="ar-SA"/>
        </w:rPr>
        <w:t>.</w:t>
      </w:r>
      <w:r w:rsidR="001C1569">
        <w:rPr>
          <w:rFonts w:eastAsia="Times New Roman" w:cs="Arial"/>
          <w:sz w:val="22"/>
          <w:szCs w:val="20"/>
          <w:lang w:val="fr-FR" w:eastAsia="ar-SA"/>
        </w:rPr>
        <w:t>10</w:t>
      </w:r>
    </w:p>
    <w:bookmarkEnd w:id="4"/>
    <w:bookmarkEnd w:id="5"/>
    <w:p w14:paraId="1B083EF5" w14:textId="4BE2AFD2" w:rsidR="001F15B3" w:rsidRPr="00CC1E3B" w:rsidRDefault="001F15B3" w:rsidP="001F15B3">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Source:</w:t>
      </w:r>
      <w:proofErr w:type="gramEnd"/>
      <w:r w:rsidRPr="00CC1E3B">
        <w:rPr>
          <w:rFonts w:eastAsia="Times New Roman" w:cs="Arial"/>
          <w:sz w:val="22"/>
          <w:szCs w:val="20"/>
          <w:lang w:val="fr-FR" w:eastAsia="ar-SA"/>
        </w:rPr>
        <w:tab/>
      </w:r>
      <w:bookmarkStart w:id="6" w:name="_Hlk198311362"/>
      <w:r>
        <w:rPr>
          <w:rFonts w:eastAsia="Times New Roman" w:cs="Arial"/>
          <w:sz w:val="22"/>
          <w:szCs w:val="20"/>
          <w:lang w:val="fr-FR" w:eastAsia="ar-SA"/>
        </w:rPr>
        <w:t>Drafting Session</w:t>
      </w:r>
      <w:r w:rsidRPr="00CC1E3B">
        <w:rPr>
          <w:rFonts w:eastAsia="Times New Roman" w:cs="Arial"/>
          <w:sz w:val="22"/>
          <w:szCs w:val="20"/>
          <w:lang w:val="fr-FR" w:eastAsia="ar-SA"/>
        </w:rPr>
        <w:t xml:space="preserve"> </w:t>
      </w:r>
      <w:bookmarkEnd w:id="6"/>
      <w:r w:rsidRPr="00CC1E3B">
        <w:rPr>
          <w:rFonts w:eastAsia="Times New Roman" w:cs="Arial"/>
          <w:sz w:val="22"/>
          <w:szCs w:val="20"/>
          <w:lang w:val="fr-FR" w:eastAsia="ar-SA"/>
        </w:rPr>
        <w:t>Chair</w:t>
      </w:r>
    </w:p>
    <w:p w14:paraId="26640084" w14:textId="4D5B659F" w:rsidR="001F15B3" w:rsidRPr="00CC1E3B" w:rsidRDefault="001F15B3" w:rsidP="001F15B3">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Contact:</w:t>
      </w:r>
      <w:proofErr w:type="gramEnd"/>
      <w:r w:rsidRPr="00CC1E3B">
        <w:rPr>
          <w:rFonts w:eastAsia="Times New Roman" w:cs="Arial"/>
          <w:sz w:val="22"/>
          <w:szCs w:val="20"/>
          <w:lang w:val="fr-FR" w:eastAsia="ar-SA"/>
        </w:rPr>
        <w:tab/>
      </w:r>
      <w:r w:rsidR="00E6490F">
        <w:rPr>
          <w:rFonts w:eastAsia="Times New Roman"/>
          <w:sz w:val="20"/>
          <w:szCs w:val="20"/>
          <w:lang w:val="en-US"/>
        </w:rPr>
        <w:t>Jean Trakinat</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70932DA9" w14:textId="77777777" w:rsidR="0041287C" w:rsidRDefault="0041287C" w:rsidP="0041287C">
      <w:pPr>
        <w:spacing w:after="0" w:line="240" w:lineRule="auto"/>
        <w:rPr>
          <w:rFonts w:eastAsia="Times New Roman"/>
          <w:sz w:val="20"/>
          <w:szCs w:val="20"/>
          <w:lang w:val="en-US"/>
        </w:rPr>
      </w:pPr>
    </w:p>
    <w:p w14:paraId="26FD8B89" w14:textId="77777777" w:rsidR="00CF2228" w:rsidRPr="008754F9" w:rsidRDefault="00CF2228" w:rsidP="00CF2228">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F07747B" w14:textId="77777777" w:rsidR="00644006" w:rsidRDefault="00644006" w:rsidP="00644006">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 xml:space="preserve"> – SA1 Main/Drafting 1: </w:t>
      </w:r>
      <w:r w:rsidRPr="001A4F80">
        <w:rPr>
          <w:rFonts w:ascii="Calibri-Bold" w:hAnsi="Calibri-Bold" w:cs="Calibri-Bold"/>
          <w:b/>
          <w:bCs/>
          <w:sz w:val="28"/>
          <w:szCs w:val="28"/>
          <w:lang w:eastAsia="en-GB"/>
        </w:rPr>
        <w:t xml:space="preserve">Dallas Ballroom A1-2 (Convention </w:t>
      </w:r>
      <w:proofErr w:type="spellStart"/>
      <w:r w:rsidRPr="001A4F80">
        <w:rPr>
          <w:rFonts w:ascii="Calibri-Bold" w:hAnsi="Calibri-Bold" w:cs="Calibri-Bold"/>
          <w:b/>
          <w:bCs/>
          <w:sz w:val="28"/>
          <w:szCs w:val="28"/>
          <w:lang w:eastAsia="en-GB"/>
        </w:rPr>
        <w:t>Center</w:t>
      </w:r>
      <w:proofErr w:type="spellEnd"/>
      <w:r w:rsidRPr="001A4F80">
        <w:rPr>
          <w:rFonts w:ascii="Calibri-Bold" w:hAnsi="Calibri-Bold" w:cs="Calibri-Bold"/>
          <w:b/>
          <w:bCs/>
          <w:sz w:val="28"/>
          <w:szCs w:val="28"/>
          <w:lang w:eastAsia="en-GB"/>
        </w:rPr>
        <w:t>, 1st Floor)</w:t>
      </w:r>
    </w:p>
    <w:p w14:paraId="352B293A" w14:textId="77777777" w:rsidR="005E10A5" w:rsidRDefault="005E10A5" w:rsidP="005E10A5">
      <w:pPr>
        <w:spacing w:after="0" w:line="240" w:lineRule="auto"/>
        <w:rPr>
          <w:rFonts w:eastAsia="Arial Unicode MS" w:cs="Arial"/>
          <w:color w:val="00B050"/>
          <w:sz w:val="24"/>
          <w:szCs w:val="24"/>
          <w:lang w:eastAsia="ar-SA"/>
        </w:rPr>
      </w:pPr>
      <w:r>
        <w:rPr>
          <w:rFonts w:eastAsia="Arial Unicode MS" w:cs="Arial"/>
          <w:color w:val="00B050"/>
          <w:sz w:val="24"/>
          <w:szCs w:val="24"/>
          <w:lang w:eastAsia="ar-SA"/>
        </w:rPr>
        <w:t xml:space="preserve">SA1 </w:t>
      </w: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1/Drafting 2: </w:t>
      </w:r>
      <w:r w:rsidRPr="001A4F80">
        <w:rPr>
          <w:rFonts w:eastAsia="Arial Unicode MS" w:cs="Arial"/>
          <w:color w:val="00B050"/>
          <w:sz w:val="24"/>
          <w:szCs w:val="24"/>
          <w:lang w:eastAsia="ar-SA"/>
        </w:rPr>
        <w:t xml:space="preserve">State Room 2 (Convention </w:t>
      </w:r>
      <w:proofErr w:type="spellStart"/>
      <w:r w:rsidRPr="001A4F80">
        <w:rPr>
          <w:rFonts w:eastAsia="Arial Unicode MS" w:cs="Arial"/>
          <w:color w:val="00B050"/>
          <w:sz w:val="24"/>
          <w:szCs w:val="24"/>
          <w:lang w:eastAsia="ar-SA"/>
        </w:rPr>
        <w:t>Center</w:t>
      </w:r>
      <w:proofErr w:type="spellEnd"/>
      <w:r w:rsidRPr="001A4F80">
        <w:rPr>
          <w:rFonts w:eastAsia="Arial Unicode MS" w:cs="Arial"/>
          <w:color w:val="00B050"/>
          <w:sz w:val="24"/>
          <w:szCs w:val="24"/>
          <w:lang w:eastAsia="ar-SA"/>
        </w:rPr>
        <w:t>, 3rd Floor)</w:t>
      </w:r>
    </w:p>
    <w:p w14:paraId="3690201F" w14:textId="77777777" w:rsidR="00274BD1" w:rsidRDefault="00274BD1" w:rsidP="005E10A5">
      <w:pPr>
        <w:spacing w:after="0" w:line="240" w:lineRule="auto"/>
        <w:rPr>
          <w:rFonts w:eastAsia="Arial Unicode MS" w:cs="Arial"/>
          <w:color w:val="00B050"/>
          <w:sz w:val="24"/>
          <w:szCs w:val="24"/>
          <w:lang w:eastAsia="ar-SA"/>
        </w:rPr>
      </w:pPr>
    </w:p>
    <w:tbl>
      <w:tblPr>
        <w:tblW w:w="3093"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042"/>
      </w:tblGrid>
      <w:tr w:rsidR="00274BD1" w:rsidRPr="00015298" w14:paraId="3289DB26" w14:textId="77777777" w:rsidTr="00274BD1">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40CC90C6" w14:textId="77777777" w:rsidR="00274BD1" w:rsidRPr="00015298" w:rsidRDefault="00274BD1" w:rsidP="004554A9">
            <w:pPr>
              <w:suppressAutoHyphens/>
              <w:snapToGrid w:val="0"/>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02DADFBD" w14:textId="77777777" w:rsidR="00274BD1" w:rsidRPr="00015298" w:rsidRDefault="00274BD1" w:rsidP="004554A9">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092173E8" w14:textId="77777777" w:rsidR="00274BD1" w:rsidRPr="00015298" w:rsidRDefault="00274BD1" w:rsidP="004554A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r>
      <w:tr w:rsidR="00274BD1" w:rsidRPr="00AB0F3E" w14:paraId="282EEBDF" w14:textId="77777777" w:rsidTr="00274BD1">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DA90882" w14:textId="77777777" w:rsidR="00274BD1" w:rsidRPr="00AB0F3E" w:rsidRDefault="00274BD1" w:rsidP="004554A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B85CEA" w14:textId="77777777" w:rsidR="00274BD1" w:rsidRPr="00AB0F3E" w:rsidRDefault="00274BD1" w:rsidP="004554A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3D12FE3" w14:textId="77777777" w:rsidR="00274BD1" w:rsidRPr="00AB0F3E" w:rsidRDefault="00274BD1" w:rsidP="004554A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042" w:type="dxa"/>
            <w:tcBorders>
              <w:top w:val="single" w:sz="2" w:space="0" w:color="000000"/>
              <w:left w:val="single" w:sz="2" w:space="0" w:color="000000"/>
              <w:bottom w:val="single" w:sz="2" w:space="0" w:color="000000"/>
              <w:right w:val="single" w:sz="2" w:space="0" w:color="000000"/>
            </w:tcBorders>
            <w:vAlign w:val="center"/>
          </w:tcPr>
          <w:p w14:paraId="4F823D6B" w14:textId="77777777" w:rsidR="00274BD1" w:rsidRDefault="00274BD1" w:rsidP="004554A9">
            <w:pPr>
              <w:spacing w:after="0" w:line="240" w:lineRule="auto"/>
              <w:jc w:val="center"/>
              <w:textAlignment w:val="baseline"/>
              <w:rPr>
                <w:rFonts w:eastAsia="MS Mincho" w:cs="Arial"/>
                <w:b/>
                <w:bCs/>
                <w:color w:val="000000"/>
                <w:kern w:val="24"/>
                <w:sz w:val="22"/>
                <w:u w:val="single"/>
                <w:lang w:val="en-US" w:eastAsia="ja-JP"/>
              </w:rPr>
            </w:pPr>
            <w:r w:rsidRPr="00AE7BF3">
              <w:rPr>
                <w:rFonts w:eastAsia="MS Mincho" w:cs="Arial"/>
                <w:b/>
                <w:bCs/>
                <w:color w:val="000000"/>
                <w:kern w:val="24"/>
                <w:sz w:val="22"/>
                <w:u w:val="single"/>
                <w:lang w:val="en-US" w:eastAsia="ja-JP"/>
              </w:rPr>
              <w:t>Drafting</w:t>
            </w:r>
            <w:r>
              <w:rPr>
                <w:rFonts w:eastAsia="MS Mincho" w:cs="Arial"/>
                <w:b/>
                <w:bCs/>
                <w:color w:val="000000"/>
                <w:kern w:val="24"/>
                <w:sz w:val="22"/>
                <w:u w:val="single"/>
                <w:lang w:val="en-US" w:eastAsia="ja-JP"/>
              </w:rPr>
              <w:t xml:space="preserve"> 1</w:t>
            </w:r>
            <w:r w:rsidRPr="00AE7BF3">
              <w:rPr>
                <w:rFonts w:eastAsia="MS Mincho" w:cs="Arial"/>
                <w:b/>
                <w:bCs/>
                <w:color w:val="000000"/>
                <w:kern w:val="24"/>
                <w:sz w:val="22"/>
                <w:u w:val="single"/>
                <w:lang w:val="en-US" w:eastAsia="ja-JP"/>
              </w:rPr>
              <w:t xml:space="preserve">: </w:t>
            </w:r>
          </w:p>
          <w:p w14:paraId="527B19A5" w14:textId="77777777" w:rsidR="00274BD1" w:rsidRPr="003421FE" w:rsidRDefault="00274BD1" w:rsidP="004554A9">
            <w:pPr>
              <w:spacing w:after="0" w:line="240" w:lineRule="auto"/>
              <w:jc w:val="center"/>
              <w:textAlignment w:val="baseline"/>
              <w:rPr>
                <w:rFonts w:eastAsia="MS Mincho" w:cs="Arial"/>
                <w:b/>
                <w:bCs/>
                <w:color w:val="000000"/>
                <w:kern w:val="24"/>
                <w:sz w:val="22"/>
                <w:lang w:eastAsia="ja-JP"/>
              </w:rPr>
            </w:pPr>
            <w:r w:rsidRPr="00AE7BF3">
              <w:rPr>
                <w:rFonts w:eastAsia="MS Mincho" w:cs="Arial"/>
                <w:kern w:val="24"/>
                <w:sz w:val="20"/>
                <w:szCs w:val="24"/>
                <w:lang w:val="en-US" w:eastAsia="ja-JP"/>
              </w:rPr>
              <w:t>On S1-254291</w:t>
            </w:r>
          </w:p>
        </w:tc>
      </w:tr>
    </w:tbl>
    <w:p w14:paraId="77802682" w14:textId="77777777" w:rsidR="00CF2228" w:rsidRDefault="00CF2228" w:rsidP="00325868">
      <w:pPr>
        <w:suppressAutoHyphens/>
        <w:snapToGrid w:val="0"/>
        <w:spacing w:after="0" w:line="240" w:lineRule="auto"/>
        <w:ind w:right="742"/>
        <w:rPr>
          <w:rFonts w:eastAsia="Arial Unicode MS" w:cs="Arial"/>
          <w:color w:val="00B050"/>
          <w:sz w:val="24"/>
          <w:szCs w:val="24"/>
          <w:lang w:eastAsia="ar-SA"/>
        </w:rPr>
      </w:pPr>
    </w:p>
    <w:tbl>
      <w:tblPr>
        <w:tblpPr w:leftFromText="141" w:rightFromText="141" w:vertAnchor="text" w:tblpY="1"/>
        <w:tblOverlap w:val="never"/>
        <w:tblW w:w="11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11965"/>
      </w:tblGrid>
      <w:tr w:rsidR="00513C94" w:rsidRPr="00745D37" w14:paraId="2C88724E" w14:textId="77777777" w:rsidTr="000E0A06">
        <w:trPr>
          <w:trHeight w:val="141"/>
        </w:trPr>
        <w:tc>
          <w:tcPr>
            <w:tcW w:w="11965" w:type="dxa"/>
            <w:tcBorders>
              <w:bottom w:val="single" w:sz="4" w:space="0" w:color="auto"/>
            </w:tcBorders>
            <w:shd w:val="clear" w:color="auto" w:fill="F2F2F2" w:themeFill="background1" w:themeFillShade="F2"/>
          </w:tcPr>
          <w:p w14:paraId="5947A4C1" w14:textId="65D156FA" w:rsidR="00513C94" w:rsidRDefault="00AF7273" w:rsidP="000E0A06">
            <w:pPr>
              <w:pStyle w:val="Heading3"/>
              <w:numPr>
                <w:ilvl w:val="0"/>
                <w:numId w:val="21"/>
              </w:numPr>
              <w:ind w:left="360" w:right="742"/>
            </w:pPr>
            <w:r>
              <w:rPr>
                <w:sz w:val="24"/>
                <w:szCs w:val="24"/>
              </w:rPr>
              <w:t>S1-254291</w:t>
            </w:r>
            <w:r w:rsidR="00F00288">
              <w:rPr>
                <w:sz w:val="24"/>
                <w:szCs w:val="24"/>
              </w:rPr>
              <w:t xml:space="preserve"> Y_1_1</w:t>
            </w:r>
            <w:r w:rsidR="00854E4F">
              <w:rPr>
                <w:sz w:val="24"/>
                <w:szCs w:val="24"/>
              </w:rPr>
              <w:t xml:space="preserve"> to Y_1_7 rev2</w:t>
            </w:r>
          </w:p>
        </w:tc>
      </w:tr>
    </w:tbl>
    <w:tbl>
      <w:tblPr>
        <w:tblW w:w="1116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10263"/>
        <w:gridCol w:w="904"/>
      </w:tblGrid>
      <w:tr w:rsidR="00CD0EA4" w:rsidRPr="00745D37" w14:paraId="607AE905" w14:textId="77777777" w:rsidTr="00D23F9D">
        <w:trPr>
          <w:gridAfter w:val="1"/>
          <w:wAfter w:w="904" w:type="dxa"/>
          <w:trHeight w:val="141"/>
        </w:trPr>
        <w:tc>
          <w:tcPr>
            <w:tcW w:w="10263" w:type="dxa"/>
            <w:tcBorders>
              <w:bottom w:val="single" w:sz="4" w:space="0" w:color="auto"/>
            </w:tcBorders>
            <w:shd w:val="clear" w:color="auto" w:fill="F2F2F2" w:themeFill="background1" w:themeFillShade="F2"/>
          </w:tcPr>
          <w:p w14:paraId="30CDC13C" w14:textId="77777777" w:rsidR="00CD0EA4" w:rsidRPr="00E775B8" w:rsidRDefault="00CD0EA4" w:rsidP="000E0A06">
            <w:pPr>
              <w:pStyle w:val="Heading3"/>
              <w:numPr>
                <w:ilvl w:val="0"/>
                <w:numId w:val="21"/>
              </w:numPr>
              <w:ind w:left="360" w:right="742"/>
              <w:rPr>
                <w:sz w:val="24"/>
                <w:szCs w:val="24"/>
              </w:rPr>
            </w:pPr>
            <w:r>
              <w:rPr>
                <w:sz w:val="24"/>
                <w:szCs w:val="24"/>
              </w:rPr>
              <w:t>Important discussions</w:t>
            </w:r>
          </w:p>
        </w:tc>
      </w:tr>
      <w:tr w:rsidR="00CD0EA4" w:rsidRPr="00E775B8" w14:paraId="07A13695" w14:textId="77777777" w:rsidTr="00D23F9D">
        <w:trPr>
          <w:gridAfter w:val="1"/>
          <w:wAfter w:w="904" w:type="dxa"/>
          <w:trHeight w:val="858"/>
        </w:trPr>
        <w:tc>
          <w:tcPr>
            <w:tcW w:w="10263" w:type="dxa"/>
            <w:tcBorders>
              <w:top w:val="single" w:sz="4" w:space="0" w:color="auto"/>
              <w:left w:val="single" w:sz="4" w:space="0" w:color="auto"/>
              <w:right w:val="single" w:sz="4" w:space="0" w:color="auto"/>
            </w:tcBorders>
            <w:shd w:val="clear" w:color="auto" w:fill="FFFFFF"/>
          </w:tcPr>
          <w:p w14:paraId="704DFFC1" w14:textId="77777777" w:rsidR="00E32F95" w:rsidRDefault="00E32F95" w:rsidP="000E0A06">
            <w:pPr>
              <w:spacing w:after="0" w:line="240" w:lineRule="auto"/>
              <w:ind w:left="360" w:right="742"/>
              <w:rPr>
                <w:rFonts w:eastAsia="Arial Unicode MS" w:cs="Arial"/>
                <w:i/>
                <w:szCs w:val="18"/>
                <w:lang w:eastAsia="zh-CN"/>
              </w:rPr>
            </w:pPr>
          </w:p>
          <w:p w14:paraId="6E014BE3" w14:textId="77777777" w:rsidR="000C4F16" w:rsidRDefault="00D23F9D" w:rsidP="000E0A06">
            <w:pPr>
              <w:spacing w:after="0" w:line="240" w:lineRule="auto"/>
              <w:ind w:left="360" w:right="742"/>
              <w:rPr>
                <w:rFonts w:eastAsia="Arial Unicode MS" w:cs="Arial"/>
                <w:iCs/>
                <w:szCs w:val="18"/>
                <w:lang w:eastAsia="zh-CN"/>
              </w:rPr>
            </w:pPr>
            <w:r>
              <w:rPr>
                <w:rFonts w:eastAsia="Arial Unicode MS" w:cs="Arial"/>
                <w:iCs/>
                <w:szCs w:val="18"/>
                <w:lang w:eastAsia="zh-CN"/>
              </w:rPr>
              <w:t>During t</w:t>
            </w:r>
            <w:r w:rsidR="004B799A" w:rsidRPr="004B799A">
              <w:rPr>
                <w:rFonts w:eastAsia="Arial Unicode MS" w:cs="Arial"/>
                <w:iCs/>
                <w:szCs w:val="18"/>
                <w:lang w:eastAsia="zh-CN"/>
              </w:rPr>
              <w:t>he drafting session</w:t>
            </w:r>
            <w:r>
              <w:rPr>
                <w:rFonts w:eastAsia="Arial Unicode MS" w:cs="Arial"/>
                <w:iCs/>
                <w:szCs w:val="18"/>
                <w:lang w:eastAsia="zh-CN"/>
              </w:rPr>
              <w:t>, we</w:t>
            </w:r>
            <w:r w:rsidR="004B799A" w:rsidRPr="004B799A">
              <w:rPr>
                <w:rFonts w:eastAsia="Arial Unicode MS" w:cs="Arial"/>
                <w:iCs/>
                <w:szCs w:val="18"/>
                <w:lang w:eastAsia="zh-CN"/>
              </w:rPr>
              <w:t xml:space="preserve"> looked at TR 22.870 clauses 5.1 through 5.4 and identified the following CPRs from </w:t>
            </w:r>
            <w:r w:rsidR="007B2081">
              <w:rPr>
                <w:rFonts w:eastAsia="Arial Unicode MS" w:cs="Arial"/>
                <w:iCs/>
                <w:szCs w:val="18"/>
                <w:lang w:eastAsia="zh-CN"/>
              </w:rPr>
              <w:t>those clauses</w:t>
            </w:r>
            <w:r w:rsidR="004B799A">
              <w:rPr>
                <w:rFonts w:eastAsia="Arial Unicode MS" w:cs="Arial"/>
                <w:iCs/>
                <w:szCs w:val="18"/>
                <w:lang w:eastAsia="zh-CN"/>
              </w:rPr>
              <w:t xml:space="preserve"> for consideration </w:t>
            </w:r>
            <w:r w:rsidR="000C4F16">
              <w:rPr>
                <w:rFonts w:eastAsia="Arial Unicode MS" w:cs="Arial"/>
                <w:iCs/>
                <w:szCs w:val="18"/>
                <w:lang w:eastAsia="zh-CN"/>
              </w:rPr>
              <w:t>to</w:t>
            </w:r>
            <w:r w:rsidR="004B799A">
              <w:rPr>
                <w:rFonts w:eastAsia="Arial Unicode MS" w:cs="Arial"/>
                <w:iCs/>
                <w:szCs w:val="18"/>
                <w:lang w:eastAsia="zh-CN"/>
              </w:rPr>
              <w:t xml:space="preserve"> replac</w:t>
            </w:r>
            <w:r w:rsidR="000C4F16">
              <w:rPr>
                <w:rFonts w:eastAsia="Arial Unicode MS" w:cs="Arial"/>
                <w:iCs/>
                <w:szCs w:val="18"/>
                <w:lang w:eastAsia="zh-CN"/>
              </w:rPr>
              <w:t>e</w:t>
            </w:r>
            <w:r w:rsidR="004B799A">
              <w:rPr>
                <w:rFonts w:eastAsia="Arial Unicode MS" w:cs="Arial"/>
                <w:iCs/>
                <w:szCs w:val="18"/>
                <w:lang w:eastAsia="zh-CN"/>
              </w:rPr>
              <w:t xml:space="preserve"> the rapporteur’s initial proposed </w:t>
            </w:r>
            <w:r w:rsidR="00E13939">
              <w:rPr>
                <w:rFonts w:eastAsia="Arial Unicode MS" w:cs="Arial"/>
                <w:iCs/>
                <w:szCs w:val="18"/>
                <w:lang w:eastAsia="zh-CN"/>
              </w:rPr>
              <w:t xml:space="preserve">Table Y.1.1-1.  </w:t>
            </w:r>
          </w:p>
          <w:p w14:paraId="334D2FDC" w14:textId="77777777" w:rsidR="000C4F16" w:rsidRDefault="000C4F16" w:rsidP="000E0A06">
            <w:pPr>
              <w:spacing w:after="0" w:line="240" w:lineRule="auto"/>
              <w:ind w:left="360" w:right="742"/>
              <w:rPr>
                <w:rFonts w:eastAsia="Arial Unicode MS" w:cs="Arial"/>
                <w:iCs/>
                <w:szCs w:val="18"/>
                <w:lang w:eastAsia="zh-CN"/>
              </w:rPr>
            </w:pPr>
          </w:p>
          <w:p w14:paraId="3377A3CC" w14:textId="5A20B1AD" w:rsidR="00E32F95" w:rsidRDefault="00E13939" w:rsidP="000E0A06">
            <w:pPr>
              <w:spacing w:after="0" w:line="240" w:lineRule="auto"/>
              <w:ind w:left="360" w:right="742"/>
              <w:rPr>
                <w:rFonts w:eastAsia="Arial Unicode MS" w:cs="Arial"/>
                <w:iCs/>
                <w:szCs w:val="18"/>
                <w:lang w:eastAsia="zh-CN"/>
              </w:rPr>
            </w:pPr>
            <w:r>
              <w:rPr>
                <w:rFonts w:eastAsia="Arial Unicode MS" w:cs="Arial"/>
                <w:iCs/>
                <w:szCs w:val="18"/>
                <w:lang w:eastAsia="zh-CN"/>
              </w:rPr>
              <w:t>The proposed replacement table is below.</w:t>
            </w:r>
          </w:p>
          <w:p w14:paraId="7C721175" w14:textId="64B23830" w:rsidR="00E13939" w:rsidRDefault="00E13939" w:rsidP="000E0A06">
            <w:pPr>
              <w:spacing w:after="0" w:line="240" w:lineRule="auto"/>
              <w:ind w:left="360" w:right="742"/>
              <w:rPr>
                <w:rFonts w:eastAsia="Arial Unicode MS" w:cs="Arial"/>
                <w:iCs/>
                <w:szCs w:val="18"/>
                <w:lang w:eastAsia="zh-CN"/>
              </w:rPr>
            </w:pPr>
            <w:r>
              <w:rPr>
                <w:rFonts w:eastAsia="Arial Unicode MS" w:cs="Arial"/>
                <w:iCs/>
                <w:szCs w:val="18"/>
                <w:lang w:eastAsia="zh-CN"/>
              </w:rPr>
              <w:t>Green CPR colo</w:t>
            </w:r>
            <w:r w:rsidR="00D23F9D">
              <w:rPr>
                <w:rFonts w:eastAsia="Arial Unicode MS" w:cs="Arial"/>
                <w:iCs/>
                <w:szCs w:val="18"/>
                <w:lang w:eastAsia="zh-CN"/>
              </w:rPr>
              <w:t>u</w:t>
            </w:r>
            <w:r>
              <w:rPr>
                <w:rFonts w:eastAsia="Arial Unicode MS" w:cs="Arial"/>
                <w:iCs/>
                <w:szCs w:val="18"/>
                <w:lang w:eastAsia="zh-CN"/>
              </w:rPr>
              <w:t xml:space="preserve">r </w:t>
            </w:r>
            <w:r w:rsidR="00136A98">
              <w:rPr>
                <w:rFonts w:eastAsia="Arial Unicode MS" w:cs="Arial"/>
                <w:iCs/>
                <w:szCs w:val="18"/>
                <w:lang w:eastAsia="zh-CN"/>
              </w:rPr>
              <w:t xml:space="preserve">indicates </w:t>
            </w:r>
            <w:r w:rsidR="000C4F16">
              <w:rPr>
                <w:rFonts w:eastAsia="Arial Unicode MS" w:cs="Arial"/>
                <w:iCs/>
                <w:szCs w:val="18"/>
                <w:lang w:eastAsia="zh-CN"/>
              </w:rPr>
              <w:t xml:space="preserve">there was </w:t>
            </w:r>
            <w:r w:rsidR="00136A98">
              <w:rPr>
                <w:rFonts w:eastAsia="Arial Unicode MS" w:cs="Arial"/>
                <w:iCs/>
                <w:szCs w:val="18"/>
                <w:lang w:eastAsia="zh-CN"/>
              </w:rPr>
              <w:t xml:space="preserve">no objection to the CPR as drafted. </w:t>
            </w:r>
          </w:p>
          <w:p w14:paraId="020946C0" w14:textId="057B0846" w:rsidR="00136A98" w:rsidRPr="0000147B" w:rsidRDefault="00136A98" w:rsidP="000E0A06">
            <w:pPr>
              <w:spacing w:after="0" w:line="240" w:lineRule="auto"/>
              <w:ind w:left="360" w:right="742"/>
              <w:rPr>
                <w:rFonts w:eastAsia="Arial Unicode MS" w:cs="Arial"/>
                <w:iCs/>
                <w:szCs w:val="18"/>
                <w:lang w:eastAsia="zh-CN"/>
              </w:rPr>
            </w:pPr>
            <w:r>
              <w:rPr>
                <w:rFonts w:eastAsia="Arial Unicode MS" w:cs="Arial"/>
                <w:iCs/>
                <w:szCs w:val="18"/>
                <w:lang w:eastAsia="zh-CN"/>
              </w:rPr>
              <w:t>Yellow CPR colo</w:t>
            </w:r>
            <w:r w:rsidR="00D23F9D">
              <w:rPr>
                <w:rFonts w:eastAsia="Arial Unicode MS" w:cs="Arial"/>
                <w:iCs/>
                <w:szCs w:val="18"/>
                <w:lang w:eastAsia="zh-CN"/>
              </w:rPr>
              <w:t>u</w:t>
            </w:r>
            <w:r>
              <w:rPr>
                <w:rFonts w:eastAsia="Arial Unicode MS" w:cs="Arial"/>
                <w:iCs/>
                <w:szCs w:val="18"/>
                <w:lang w:eastAsia="zh-CN"/>
              </w:rPr>
              <w:t>r indicates that</w:t>
            </w:r>
            <w:r w:rsidR="00455573">
              <w:rPr>
                <w:rFonts w:eastAsia="Arial Unicode MS" w:cs="Arial"/>
                <w:iCs/>
                <w:szCs w:val="18"/>
                <w:lang w:eastAsia="zh-CN"/>
              </w:rPr>
              <w:t xml:space="preserve"> </w:t>
            </w:r>
            <w:r w:rsidR="000E0A06">
              <w:rPr>
                <w:rFonts w:eastAsia="Arial Unicode MS" w:cs="Arial"/>
                <w:iCs/>
                <w:szCs w:val="18"/>
                <w:lang w:eastAsia="zh-CN"/>
              </w:rPr>
              <w:t xml:space="preserve">there was no </w:t>
            </w:r>
            <w:r w:rsidR="00455573">
              <w:rPr>
                <w:rFonts w:eastAsia="Arial Unicode MS" w:cs="Arial"/>
                <w:iCs/>
                <w:szCs w:val="18"/>
                <w:lang w:eastAsia="zh-CN"/>
              </w:rPr>
              <w:t xml:space="preserve">consensus on </w:t>
            </w:r>
            <w:r w:rsidR="000E0A06">
              <w:rPr>
                <w:rFonts w:eastAsia="Arial Unicode MS" w:cs="Arial"/>
                <w:iCs/>
                <w:szCs w:val="18"/>
                <w:lang w:eastAsia="zh-CN"/>
              </w:rPr>
              <w:t>the</w:t>
            </w:r>
            <w:r w:rsidR="000C4F16">
              <w:rPr>
                <w:rFonts w:eastAsia="Arial Unicode MS" w:cs="Arial"/>
                <w:iCs/>
                <w:szCs w:val="18"/>
                <w:lang w:eastAsia="zh-CN"/>
              </w:rPr>
              <w:t xml:space="preserve"> text of one NOTE and the</w:t>
            </w:r>
            <w:r w:rsidR="000E0A06">
              <w:rPr>
                <w:rFonts w:eastAsia="Arial Unicode MS" w:cs="Arial"/>
                <w:iCs/>
                <w:szCs w:val="18"/>
                <w:lang w:eastAsia="zh-CN"/>
              </w:rPr>
              <w:t xml:space="preserve"> resolution of </w:t>
            </w:r>
            <w:r w:rsidR="000C4F16">
              <w:rPr>
                <w:rFonts w:eastAsia="Arial Unicode MS" w:cs="Arial"/>
                <w:iCs/>
                <w:szCs w:val="18"/>
                <w:lang w:eastAsia="zh-CN"/>
              </w:rPr>
              <w:t>two potential</w:t>
            </w:r>
            <w:r w:rsidR="000E0A06">
              <w:rPr>
                <w:rFonts w:eastAsia="Arial Unicode MS" w:cs="Arial"/>
                <w:iCs/>
                <w:szCs w:val="18"/>
                <w:lang w:eastAsia="zh-CN"/>
              </w:rPr>
              <w:t xml:space="preserve"> CPR</w:t>
            </w:r>
            <w:r w:rsidR="000C4F16">
              <w:rPr>
                <w:rFonts w:eastAsia="Arial Unicode MS" w:cs="Arial"/>
                <w:iCs/>
                <w:szCs w:val="18"/>
                <w:lang w:eastAsia="zh-CN"/>
              </w:rPr>
              <w:t>s</w:t>
            </w:r>
            <w:r w:rsidR="000E0A06">
              <w:rPr>
                <w:rFonts w:eastAsia="Arial Unicode MS" w:cs="Arial"/>
                <w:iCs/>
                <w:szCs w:val="18"/>
                <w:lang w:eastAsia="zh-CN"/>
              </w:rPr>
              <w:t>.</w:t>
            </w:r>
            <w:r w:rsidR="000C4F16">
              <w:rPr>
                <w:rFonts w:eastAsia="Arial Unicode MS" w:cs="Arial"/>
                <w:iCs/>
                <w:szCs w:val="18"/>
                <w:lang w:eastAsia="zh-CN"/>
              </w:rPr>
              <w:t xml:space="preserve"> </w:t>
            </w:r>
          </w:p>
          <w:p w14:paraId="40B848A5" w14:textId="77777777" w:rsidR="00E32F95" w:rsidRDefault="00E32F95" w:rsidP="000E0A06">
            <w:pPr>
              <w:spacing w:after="0" w:line="240" w:lineRule="auto"/>
              <w:ind w:left="360" w:right="742"/>
              <w:rPr>
                <w:rFonts w:eastAsia="Arial Unicode MS" w:cs="Arial"/>
                <w:iCs/>
                <w:szCs w:val="18"/>
                <w:lang w:eastAsia="zh-CN"/>
              </w:rPr>
            </w:pPr>
          </w:p>
          <w:p w14:paraId="6A14BE7B" w14:textId="1EE0EDEB" w:rsidR="00E32F95" w:rsidRDefault="000E0A06" w:rsidP="000E0A06">
            <w:pPr>
              <w:spacing w:after="0" w:line="240" w:lineRule="auto"/>
              <w:ind w:left="360" w:right="742"/>
              <w:rPr>
                <w:rFonts w:eastAsia="Arial Unicode MS" w:cs="Arial"/>
                <w:iCs/>
                <w:szCs w:val="18"/>
                <w:lang w:eastAsia="zh-CN"/>
              </w:rPr>
            </w:pPr>
            <w:r>
              <w:rPr>
                <w:rFonts w:eastAsia="Arial Unicode MS" w:cs="Arial"/>
                <w:iCs/>
                <w:szCs w:val="18"/>
                <w:lang w:eastAsia="zh-CN"/>
              </w:rPr>
              <w:t xml:space="preserve">The Rapporteur thanks the </w:t>
            </w:r>
            <w:r w:rsidR="00D23F9D">
              <w:rPr>
                <w:rFonts w:eastAsia="Arial Unicode MS" w:cs="Arial"/>
                <w:iCs/>
                <w:szCs w:val="18"/>
                <w:lang w:eastAsia="zh-CN"/>
              </w:rPr>
              <w:t xml:space="preserve">cooperation of the participants. </w:t>
            </w:r>
          </w:p>
          <w:p w14:paraId="6193F728" w14:textId="77777777" w:rsidR="00E32F95" w:rsidRDefault="00E32F95" w:rsidP="000E0A06">
            <w:pPr>
              <w:pStyle w:val="TH"/>
              <w:ind w:left="360" w:right="742"/>
              <w:rPr>
                <w:lang w:eastAsia="ko-KR"/>
              </w:rPr>
            </w:pPr>
            <w:bookmarkStart w:id="7" w:name="_Hlk211123355"/>
            <w:r w:rsidRPr="00F61197">
              <w:rPr>
                <w:highlight w:val="green"/>
              </w:rPr>
              <w:lastRenderedPageBreak/>
              <w:t xml:space="preserve">Table </w:t>
            </w:r>
            <w:r w:rsidRPr="00F61197">
              <w:rPr>
                <w:rFonts w:hint="eastAsia"/>
                <w:highlight w:val="green"/>
                <w:lang w:eastAsia="zh-CN"/>
              </w:rPr>
              <w:t>Y.1.1</w:t>
            </w:r>
            <w:r w:rsidRPr="00F61197">
              <w:rPr>
                <w:rFonts w:eastAsia="DengXian"/>
                <w:highlight w:val="green"/>
              </w:rPr>
              <w:t xml:space="preserve">-1 </w:t>
            </w:r>
            <w:r w:rsidRPr="00F61197">
              <w:rPr>
                <w:highlight w:val="green"/>
              </w:rPr>
              <w:t>– Support for legacy services and capabilities</w:t>
            </w:r>
          </w:p>
          <w:tbl>
            <w:tblPr>
              <w:tblW w:w="10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4030"/>
              <w:gridCol w:w="1800"/>
              <w:gridCol w:w="2391"/>
            </w:tblGrid>
            <w:tr w:rsidR="00E32F95" w:rsidRPr="001E676D" w14:paraId="10C12B01" w14:textId="77777777" w:rsidTr="00D23F9D">
              <w:trPr>
                <w:tblHeader/>
              </w:trPr>
              <w:tc>
                <w:tcPr>
                  <w:tcW w:w="2160" w:type="dxa"/>
                </w:tcPr>
                <w:p w14:paraId="047DAF8C" w14:textId="77777777" w:rsidR="00E32F95" w:rsidRPr="001E676D" w:rsidRDefault="00E32F95" w:rsidP="000E0A06">
                  <w:pPr>
                    <w:pStyle w:val="TAH"/>
                    <w:ind w:left="360" w:right="742"/>
                  </w:pPr>
                  <w:r w:rsidRPr="001E676D">
                    <w:t>CPR #</w:t>
                  </w:r>
                </w:p>
              </w:tc>
              <w:tc>
                <w:tcPr>
                  <w:tcW w:w="4030" w:type="dxa"/>
                </w:tcPr>
                <w:p w14:paraId="64C4448E" w14:textId="77777777" w:rsidR="00E32F95" w:rsidRPr="001E676D" w:rsidRDefault="00E32F95" w:rsidP="00D23F9D">
                  <w:pPr>
                    <w:pStyle w:val="TAH"/>
                    <w:ind w:left="52" w:right="612"/>
                  </w:pPr>
                  <w:r w:rsidRPr="001E676D">
                    <w:t>Consolidated Potential Requirement</w:t>
                  </w:r>
                </w:p>
              </w:tc>
              <w:tc>
                <w:tcPr>
                  <w:tcW w:w="1800" w:type="dxa"/>
                </w:tcPr>
                <w:p w14:paraId="5886EC5A" w14:textId="77777777" w:rsidR="00E32F95" w:rsidRPr="001E676D" w:rsidRDefault="00E32F95" w:rsidP="00D23F9D">
                  <w:pPr>
                    <w:pStyle w:val="TAH"/>
                    <w:ind w:left="72" w:right="72"/>
                  </w:pPr>
                  <w:r w:rsidRPr="001E676D">
                    <w:t>Original PR #</w:t>
                  </w:r>
                </w:p>
              </w:tc>
              <w:tc>
                <w:tcPr>
                  <w:tcW w:w="2391" w:type="dxa"/>
                </w:tcPr>
                <w:p w14:paraId="4B2620B2" w14:textId="77777777" w:rsidR="00E32F95" w:rsidRPr="001E676D" w:rsidRDefault="00E32F95" w:rsidP="00D23F9D">
                  <w:pPr>
                    <w:pStyle w:val="TAH"/>
                    <w:ind w:left="360" w:right="432"/>
                  </w:pPr>
                  <w:r w:rsidRPr="001E676D">
                    <w:t>Comment</w:t>
                  </w:r>
                </w:p>
              </w:tc>
            </w:tr>
            <w:tr w:rsidR="00D23F9D" w:rsidRPr="00457CAE" w14:paraId="6B728FB2" w14:textId="77777777" w:rsidTr="0093059A">
              <w:trPr>
                <w:ins w:id="8" w:author="Trakinat, Jean" w:date="2025-11-20T10:33:00Z" w16du:dateUtc="2025-11-20T15:33:00Z"/>
              </w:trPr>
              <w:tc>
                <w:tcPr>
                  <w:tcW w:w="2160" w:type="dxa"/>
                </w:tcPr>
                <w:p w14:paraId="35049CFA" w14:textId="77777777" w:rsidR="00D23F9D" w:rsidRPr="004B799A" w:rsidRDefault="00D23F9D" w:rsidP="0093059A">
                  <w:pPr>
                    <w:pStyle w:val="TAC"/>
                    <w:ind w:left="360" w:right="742"/>
                    <w:rPr>
                      <w:ins w:id="9" w:author="Trakinat, Jean" w:date="2025-11-20T10:33:00Z" w16du:dateUtc="2025-11-20T15:33:00Z"/>
                      <w:highlight w:val="green"/>
                    </w:rPr>
                  </w:pPr>
                  <w:ins w:id="10" w:author="Trakinat, Jean" w:date="2025-11-20T10:33:00Z" w16du:dateUtc="2025-11-20T15:33:00Z">
                    <w:r w:rsidRPr="004B799A">
                      <w:rPr>
                        <w:highlight w:val="green"/>
                      </w:rPr>
                      <w:t>Y.1.1-1-1</w:t>
                    </w:r>
                  </w:ins>
                </w:p>
              </w:tc>
              <w:tc>
                <w:tcPr>
                  <w:tcW w:w="4030" w:type="dxa"/>
                </w:tcPr>
                <w:p w14:paraId="0D06FA44" w14:textId="77777777" w:rsidR="00D23F9D" w:rsidRPr="004B799A" w:rsidRDefault="00D23F9D" w:rsidP="0093059A">
                  <w:pPr>
                    <w:pStyle w:val="TAL"/>
                    <w:ind w:left="52" w:right="612"/>
                    <w:rPr>
                      <w:ins w:id="11" w:author="Trakinat, Jean" w:date="2025-11-20T10:35:00Z" w16du:dateUtc="2025-11-20T15:35:00Z"/>
                      <w:color w:val="FF0000"/>
                      <w:highlight w:val="green"/>
                      <w:rPrChange w:id="12" w:author="Trakinat, Jean" w:date="2025-11-20T10:36:00Z" w16du:dateUtc="2025-11-20T15:36:00Z">
                        <w:rPr>
                          <w:ins w:id="13" w:author="Trakinat, Jean" w:date="2025-11-20T10:35:00Z" w16du:dateUtc="2025-11-20T15:35:00Z"/>
                          <w:color w:val="FF0000"/>
                        </w:rPr>
                      </w:rPrChange>
                    </w:rPr>
                  </w:pPr>
                  <w:ins w:id="14" w:author="Trakinat, Jean" w:date="2025-11-20T10:35:00Z" w16du:dateUtc="2025-11-20T15:35:00Z">
                    <w:r w:rsidRPr="004B799A">
                      <w:rPr>
                        <w:color w:val="FF0000"/>
                        <w:highlight w:val="green"/>
                        <w:rPrChange w:id="15" w:author="Trakinat, Jean" w:date="2025-11-20T10:36:00Z" w16du:dateUtc="2025-11-20T15:36:00Z">
                          <w:rPr>
                            <w:color w:val="FF0000"/>
                          </w:rPr>
                        </w:rPrChange>
                      </w:rPr>
                      <w:t>The 6G system shall be able to support the following services:</w:t>
                    </w:r>
                  </w:ins>
                </w:p>
                <w:p w14:paraId="5FBBB534" w14:textId="77777777" w:rsidR="00D23F9D" w:rsidRPr="004B799A" w:rsidRDefault="00D23F9D" w:rsidP="0093059A">
                  <w:pPr>
                    <w:pStyle w:val="TAL"/>
                    <w:numPr>
                      <w:ilvl w:val="0"/>
                      <w:numId w:val="30"/>
                    </w:numPr>
                    <w:ind w:left="52" w:right="612"/>
                    <w:rPr>
                      <w:ins w:id="16" w:author="Trakinat, Jean" w:date="2025-11-20T10:35:00Z" w16du:dateUtc="2025-11-20T15:35:00Z"/>
                      <w:color w:val="FF0000"/>
                      <w:highlight w:val="green"/>
                      <w:rPrChange w:id="17" w:author="Trakinat, Jean" w:date="2025-11-20T10:36:00Z" w16du:dateUtc="2025-11-20T15:36:00Z">
                        <w:rPr>
                          <w:ins w:id="18" w:author="Trakinat, Jean" w:date="2025-11-20T10:35:00Z" w16du:dateUtc="2025-11-20T15:35:00Z"/>
                          <w:color w:val="FF0000"/>
                        </w:rPr>
                      </w:rPrChange>
                    </w:rPr>
                    <w:pPrChange w:id="19" w:author="Trakinat, Jean" w:date="2025-11-20T10:35:00Z" w16du:dateUtc="2025-11-20T15:35:00Z">
                      <w:pPr>
                        <w:pStyle w:val="TAL"/>
                      </w:pPr>
                    </w:pPrChange>
                  </w:pPr>
                  <w:ins w:id="20" w:author="Trakinat, Jean" w:date="2025-11-20T10:35:00Z" w16du:dateUtc="2025-11-20T15:35:00Z">
                    <w:r w:rsidRPr="004B799A">
                      <w:rPr>
                        <w:color w:val="FF0000"/>
                        <w:highlight w:val="green"/>
                        <w:rPrChange w:id="21" w:author="Trakinat, Jean" w:date="2025-11-20T10:36:00Z" w16du:dateUtc="2025-11-20T15:36:00Z">
                          <w:rPr>
                            <w:color w:val="FF0000"/>
                          </w:rPr>
                        </w:rPrChange>
                      </w:rPr>
                      <w:t xml:space="preserve">Mission Critical Services, i.e. MCPTT, </w:t>
                    </w:r>
                    <w:proofErr w:type="spellStart"/>
                    <w:r w:rsidRPr="004B799A">
                      <w:rPr>
                        <w:color w:val="FF0000"/>
                        <w:highlight w:val="green"/>
                        <w:rPrChange w:id="22" w:author="Trakinat, Jean" w:date="2025-11-20T10:36:00Z" w16du:dateUtc="2025-11-20T15:36:00Z">
                          <w:rPr>
                            <w:color w:val="FF0000"/>
                          </w:rPr>
                        </w:rPrChange>
                      </w:rPr>
                      <w:t>MCData</w:t>
                    </w:r>
                    <w:proofErr w:type="spellEnd"/>
                    <w:r w:rsidRPr="004B799A">
                      <w:rPr>
                        <w:color w:val="FF0000"/>
                        <w:highlight w:val="green"/>
                        <w:rPrChange w:id="23" w:author="Trakinat, Jean" w:date="2025-11-20T10:36:00Z" w16du:dateUtc="2025-11-20T15:36:00Z">
                          <w:rPr>
                            <w:color w:val="FF0000"/>
                          </w:rPr>
                        </w:rPrChange>
                      </w:rPr>
                      <w:t xml:space="preserve">, </w:t>
                    </w:r>
                    <w:proofErr w:type="spellStart"/>
                    <w:r w:rsidRPr="004B799A">
                      <w:rPr>
                        <w:color w:val="FF0000"/>
                        <w:highlight w:val="green"/>
                        <w:rPrChange w:id="24" w:author="Trakinat, Jean" w:date="2025-11-20T10:36:00Z" w16du:dateUtc="2025-11-20T15:36:00Z">
                          <w:rPr>
                            <w:color w:val="FF0000"/>
                          </w:rPr>
                        </w:rPrChange>
                      </w:rPr>
                      <w:t>MCVideo</w:t>
                    </w:r>
                    <w:proofErr w:type="spellEnd"/>
                    <w:r w:rsidRPr="004B799A">
                      <w:rPr>
                        <w:color w:val="FF0000"/>
                        <w:highlight w:val="green"/>
                        <w:rPrChange w:id="25" w:author="Trakinat, Jean" w:date="2025-11-20T10:36:00Z" w16du:dateUtc="2025-11-20T15:36:00Z">
                          <w:rPr>
                            <w:color w:val="FF0000"/>
                          </w:rPr>
                        </w:rPrChange>
                      </w:rPr>
                      <w:t>, ref TS 22.179 [53], TS 22.280 [54], TS 22.281 [55]. and TS 22.282 [56],</w:t>
                    </w:r>
                  </w:ins>
                </w:p>
                <w:p w14:paraId="3F237610" w14:textId="77777777" w:rsidR="00D23F9D" w:rsidRPr="004B799A" w:rsidRDefault="00D23F9D" w:rsidP="0093059A">
                  <w:pPr>
                    <w:pStyle w:val="TAL"/>
                    <w:numPr>
                      <w:ilvl w:val="0"/>
                      <w:numId w:val="30"/>
                    </w:numPr>
                    <w:ind w:left="52" w:right="612"/>
                    <w:rPr>
                      <w:ins w:id="26" w:author="Trakinat, Jean" w:date="2025-11-20T10:35:00Z" w16du:dateUtc="2025-11-20T15:35:00Z"/>
                      <w:color w:val="FF0000"/>
                      <w:highlight w:val="green"/>
                      <w:rPrChange w:id="27" w:author="Trakinat, Jean" w:date="2025-11-20T10:36:00Z" w16du:dateUtc="2025-11-20T15:36:00Z">
                        <w:rPr>
                          <w:ins w:id="28" w:author="Trakinat, Jean" w:date="2025-11-20T10:35:00Z" w16du:dateUtc="2025-11-20T15:35:00Z"/>
                          <w:color w:val="FF0000"/>
                        </w:rPr>
                      </w:rPrChange>
                    </w:rPr>
                    <w:pPrChange w:id="29" w:author="Trakinat, Jean" w:date="2025-11-20T10:35:00Z" w16du:dateUtc="2025-11-20T15:35:00Z">
                      <w:pPr>
                        <w:pStyle w:val="TAL"/>
                      </w:pPr>
                    </w:pPrChange>
                  </w:pPr>
                  <w:ins w:id="30" w:author="Trakinat, Jean" w:date="2025-11-20T10:35:00Z" w16du:dateUtc="2025-11-20T15:35:00Z">
                    <w:r w:rsidRPr="004B799A">
                      <w:rPr>
                        <w:color w:val="FF0000"/>
                        <w:highlight w:val="green"/>
                        <w:rPrChange w:id="31" w:author="Trakinat, Jean" w:date="2025-11-20T10:36:00Z" w16du:dateUtc="2025-11-20T15:36:00Z">
                          <w:rPr>
                            <w:color w:val="FF0000"/>
                          </w:rPr>
                        </w:rPrChange>
                      </w:rPr>
                      <w:t>Message service, ref TS 22.262 [57],</w:t>
                    </w:r>
                  </w:ins>
                </w:p>
                <w:p w14:paraId="4E752C69" w14:textId="77777777" w:rsidR="00D23F9D" w:rsidRPr="004B799A" w:rsidRDefault="00D23F9D" w:rsidP="0093059A">
                  <w:pPr>
                    <w:pStyle w:val="TAL"/>
                    <w:numPr>
                      <w:ilvl w:val="0"/>
                      <w:numId w:val="30"/>
                    </w:numPr>
                    <w:ind w:left="52" w:right="612"/>
                    <w:rPr>
                      <w:ins w:id="32" w:author="Trakinat, Jean" w:date="2025-11-20T10:35:00Z" w16du:dateUtc="2025-11-20T15:35:00Z"/>
                      <w:color w:val="FF0000"/>
                      <w:highlight w:val="green"/>
                      <w:rPrChange w:id="33" w:author="Trakinat, Jean" w:date="2025-11-20T10:36:00Z" w16du:dateUtc="2025-11-20T15:36:00Z">
                        <w:rPr>
                          <w:ins w:id="34" w:author="Trakinat, Jean" w:date="2025-11-20T10:35:00Z" w16du:dateUtc="2025-11-20T15:35:00Z"/>
                          <w:color w:val="FF0000"/>
                        </w:rPr>
                      </w:rPrChange>
                    </w:rPr>
                    <w:pPrChange w:id="35" w:author="Trakinat, Jean" w:date="2025-11-20T10:35:00Z" w16du:dateUtc="2025-11-20T15:35:00Z">
                      <w:pPr>
                        <w:pStyle w:val="TAL"/>
                      </w:pPr>
                    </w:pPrChange>
                  </w:pPr>
                  <w:ins w:id="36" w:author="Trakinat, Jean" w:date="2025-11-20T10:35:00Z" w16du:dateUtc="2025-11-20T15:35:00Z">
                    <w:r w:rsidRPr="004B799A">
                      <w:rPr>
                        <w:color w:val="FF0000"/>
                        <w:highlight w:val="green"/>
                        <w:rPrChange w:id="37" w:author="Trakinat, Jean" w:date="2025-11-20T10:36:00Z" w16du:dateUtc="2025-11-20T15:36:00Z">
                          <w:rPr>
                            <w:color w:val="FF0000"/>
                          </w:rPr>
                        </w:rPrChange>
                      </w:rPr>
                      <w:t>Short Message Service (SMS), ref TS 22.101 [58],</w:t>
                    </w:r>
                  </w:ins>
                </w:p>
                <w:p w14:paraId="0035A7DE" w14:textId="77777777" w:rsidR="00D23F9D" w:rsidRPr="004B799A" w:rsidRDefault="00D23F9D" w:rsidP="0093059A">
                  <w:pPr>
                    <w:pStyle w:val="TAL"/>
                    <w:numPr>
                      <w:ilvl w:val="0"/>
                      <w:numId w:val="30"/>
                    </w:numPr>
                    <w:ind w:left="52" w:right="612"/>
                    <w:rPr>
                      <w:ins w:id="38" w:author="Trakinat, Jean" w:date="2025-11-20T10:35:00Z" w16du:dateUtc="2025-11-20T15:35:00Z"/>
                      <w:color w:val="FF0000"/>
                      <w:highlight w:val="green"/>
                      <w:rPrChange w:id="39" w:author="Trakinat, Jean" w:date="2025-11-20T10:36:00Z" w16du:dateUtc="2025-11-20T15:36:00Z">
                        <w:rPr>
                          <w:ins w:id="40" w:author="Trakinat, Jean" w:date="2025-11-20T10:35:00Z" w16du:dateUtc="2025-11-20T15:35:00Z"/>
                          <w:color w:val="FF0000"/>
                        </w:rPr>
                      </w:rPrChange>
                    </w:rPr>
                    <w:pPrChange w:id="41" w:author="Trakinat, Jean" w:date="2025-11-20T10:35:00Z" w16du:dateUtc="2025-11-20T15:35:00Z">
                      <w:pPr>
                        <w:pStyle w:val="TAL"/>
                      </w:pPr>
                    </w:pPrChange>
                  </w:pPr>
                  <w:ins w:id="42" w:author="Trakinat, Jean" w:date="2025-11-20T10:35:00Z" w16du:dateUtc="2025-11-20T15:35:00Z">
                    <w:r w:rsidRPr="004B799A">
                      <w:rPr>
                        <w:color w:val="FF0000"/>
                        <w:highlight w:val="green"/>
                        <w:rPrChange w:id="43" w:author="Trakinat, Jean" w:date="2025-11-20T10:36:00Z" w16du:dateUtc="2025-11-20T15:36:00Z">
                          <w:rPr>
                            <w:color w:val="FF0000"/>
                          </w:rPr>
                        </w:rPrChange>
                      </w:rPr>
                      <w:t>Multimedia communication services, ref TS 22.101 [58], TS 22.261 [14], TS 22.173 [59],</w:t>
                    </w:r>
                  </w:ins>
                </w:p>
                <w:p w14:paraId="25759C75" w14:textId="77777777" w:rsidR="00D23F9D" w:rsidRPr="004B799A" w:rsidRDefault="00D23F9D" w:rsidP="0093059A">
                  <w:pPr>
                    <w:pStyle w:val="TAL"/>
                    <w:numPr>
                      <w:ilvl w:val="0"/>
                      <w:numId w:val="30"/>
                    </w:numPr>
                    <w:ind w:left="52" w:right="612"/>
                    <w:rPr>
                      <w:ins w:id="44" w:author="Trakinat, Jean" w:date="2025-11-20T10:35:00Z" w16du:dateUtc="2025-11-20T15:35:00Z"/>
                      <w:color w:val="FF0000"/>
                      <w:highlight w:val="green"/>
                      <w:rPrChange w:id="45" w:author="Trakinat, Jean" w:date="2025-11-20T10:36:00Z" w16du:dateUtc="2025-11-20T15:36:00Z">
                        <w:rPr>
                          <w:ins w:id="46" w:author="Trakinat, Jean" w:date="2025-11-20T10:35:00Z" w16du:dateUtc="2025-11-20T15:35:00Z"/>
                          <w:color w:val="FF0000"/>
                        </w:rPr>
                      </w:rPrChange>
                    </w:rPr>
                    <w:pPrChange w:id="47" w:author="Trakinat, Jean" w:date="2025-11-20T10:35:00Z" w16du:dateUtc="2025-11-20T15:35:00Z">
                      <w:pPr>
                        <w:pStyle w:val="TAL"/>
                      </w:pPr>
                    </w:pPrChange>
                  </w:pPr>
                  <w:ins w:id="48" w:author="Trakinat, Jean" w:date="2025-11-20T10:35:00Z" w16du:dateUtc="2025-11-20T15:35:00Z">
                    <w:r w:rsidRPr="004B799A">
                      <w:rPr>
                        <w:color w:val="FF0000"/>
                        <w:highlight w:val="green"/>
                        <w:rPrChange w:id="49" w:author="Trakinat, Jean" w:date="2025-11-20T10:36:00Z" w16du:dateUtc="2025-11-20T15:36:00Z">
                          <w:rPr>
                            <w:color w:val="FF0000"/>
                          </w:rPr>
                        </w:rPrChange>
                      </w:rPr>
                      <w:t>IMS Multimedia Telephony Service, ref TS 22.261 [14], TS 22.173 [59],</w:t>
                    </w:r>
                  </w:ins>
                </w:p>
                <w:p w14:paraId="2BFFFFCF" w14:textId="77777777" w:rsidR="00D23F9D" w:rsidRPr="004B799A" w:rsidRDefault="00D23F9D" w:rsidP="0093059A">
                  <w:pPr>
                    <w:pStyle w:val="TAL"/>
                    <w:numPr>
                      <w:ilvl w:val="0"/>
                      <w:numId w:val="30"/>
                    </w:numPr>
                    <w:ind w:left="52" w:right="612"/>
                    <w:rPr>
                      <w:ins w:id="50" w:author="Trakinat, Jean" w:date="2025-11-20T10:35:00Z" w16du:dateUtc="2025-11-20T15:35:00Z"/>
                      <w:color w:val="FF0000"/>
                      <w:highlight w:val="green"/>
                      <w:rPrChange w:id="51" w:author="Trakinat, Jean" w:date="2025-11-20T10:36:00Z" w16du:dateUtc="2025-11-20T15:36:00Z">
                        <w:rPr>
                          <w:ins w:id="52" w:author="Trakinat, Jean" w:date="2025-11-20T10:35:00Z" w16du:dateUtc="2025-11-20T15:35:00Z"/>
                          <w:color w:val="FF0000"/>
                        </w:rPr>
                      </w:rPrChange>
                    </w:rPr>
                    <w:pPrChange w:id="53" w:author="Trakinat, Jean" w:date="2025-11-20T10:35:00Z" w16du:dateUtc="2025-11-20T15:35:00Z">
                      <w:pPr>
                        <w:pStyle w:val="TAL"/>
                      </w:pPr>
                    </w:pPrChange>
                  </w:pPr>
                  <w:ins w:id="54" w:author="Trakinat, Jean" w:date="2025-11-20T10:35:00Z" w16du:dateUtc="2025-11-20T15:35:00Z">
                    <w:r w:rsidRPr="004B799A">
                      <w:rPr>
                        <w:color w:val="FF0000"/>
                        <w:highlight w:val="green"/>
                        <w:rPrChange w:id="55" w:author="Trakinat, Jean" w:date="2025-11-20T10:36:00Z" w16du:dateUtc="2025-11-20T15:36:00Z">
                          <w:rPr>
                            <w:color w:val="FF0000"/>
                          </w:rPr>
                        </w:rPrChange>
                      </w:rPr>
                      <w:t>Roaming services, ref TS 22.011 [60], TS 22.101 [58], TS 22.261 [14],</w:t>
                    </w:r>
                  </w:ins>
                </w:p>
                <w:p w14:paraId="17057F1E" w14:textId="77777777" w:rsidR="00D23F9D" w:rsidRPr="004B799A" w:rsidRDefault="00D23F9D" w:rsidP="0093059A">
                  <w:pPr>
                    <w:pStyle w:val="TAL"/>
                    <w:numPr>
                      <w:ilvl w:val="0"/>
                      <w:numId w:val="30"/>
                    </w:numPr>
                    <w:ind w:left="52" w:right="612"/>
                    <w:rPr>
                      <w:ins w:id="56" w:author="Trakinat, Jean" w:date="2025-11-20T10:35:00Z" w16du:dateUtc="2025-11-20T15:35:00Z"/>
                      <w:color w:val="FF0000"/>
                      <w:highlight w:val="green"/>
                      <w:rPrChange w:id="57" w:author="Trakinat, Jean" w:date="2025-11-20T10:36:00Z" w16du:dateUtc="2025-11-20T15:36:00Z">
                        <w:rPr>
                          <w:ins w:id="58" w:author="Trakinat, Jean" w:date="2025-11-20T10:35:00Z" w16du:dateUtc="2025-11-20T15:35:00Z"/>
                          <w:color w:val="FF0000"/>
                        </w:rPr>
                      </w:rPrChange>
                    </w:rPr>
                    <w:pPrChange w:id="59" w:author="Trakinat, Jean" w:date="2025-11-20T10:35:00Z" w16du:dateUtc="2025-11-20T15:35:00Z">
                      <w:pPr>
                        <w:pStyle w:val="TAL"/>
                      </w:pPr>
                    </w:pPrChange>
                  </w:pPr>
                  <w:ins w:id="60" w:author="Trakinat, Jean" w:date="2025-11-20T10:35:00Z" w16du:dateUtc="2025-11-20T15:35:00Z">
                    <w:r w:rsidRPr="004B799A">
                      <w:rPr>
                        <w:color w:val="FF0000"/>
                        <w:highlight w:val="green"/>
                        <w:rPrChange w:id="61" w:author="Trakinat, Jean" w:date="2025-11-20T10:36:00Z" w16du:dateUtc="2025-11-20T15:36:00Z">
                          <w:rPr>
                            <w:color w:val="FF0000"/>
                          </w:rPr>
                        </w:rPrChange>
                      </w:rPr>
                      <w:t>Location and positioning services, ref TS 22.261 [14], TS 22.071 [61],</w:t>
                    </w:r>
                  </w:ins>
                </w:p>
                <w:p w14:paraId="48EA7059" w14:textId="77777777" w:rsidR="00D23F9D" w:rsidRPr="004B799A" w:rsidRDefault="00D23F9D" w:rsidP="0093059A">
                  <w:pPr>
                    <w:pStyle w:val="TAL"/>
                    <w:numPr>
                      <w:ilvl w:val="0"/>
                      <w:numId w:val="30"/>
                    </w:numPr>
                    <w:ind w:left="52" w:right="612"/>
                    <w:rPr>
                      <w:ins w:id="62" w:author="Trakinat, Jean" w:date="2025-11-20T10:35:00Z" w16du:dateUtc="2025-11-20T15:35:00Z"/>
                      <w:color w:val="FF0000"/>
                      <w:highlight w:val="green"/>
                      <w:rPrChange w:id="63" w:author="Trakinat, Jean" w:date="2025-11-20T10:36:00Z" w16du:dateUtc="2025-11-20T15:36:00Z">
                        <w:rPr>
                          <w:ins w:id="64" w:author="Trakinat, Jean" w:date="2025-11-20T10:35:00Z" w16du:dateUtc="2025-11-20T15:35:00Z"/>
                          <w:color w:val="FF0000"/>
                        </w:rPr>
                      </w:rPrChange>
                    </w:rPr>
                    <w:pPrChange w:id="65" w:author="Trakinat, Jean" w:date="2025-11-20T10:35:00Z" w16du:dateUtc="2025-11-20T15:35:00Z">
                      <w:pPr>
                        <w:pStyle w:val="TAL"/>
                      </w:pPr>
                    </w:pPrChange>
                  </w:pPr>
                  <w:ins w:id="66" w:author="Trakinat, Jean" w:date="2025-11-20T10:35:00Z" w16du:dateUtc="2025-11-20T15:35:00Z">
                    <w:r w:rsidRPr="004B799A">
                      <w:rPr>
                        <w:color w:val="FF0000"/>
                        <w:highlight w:val="green"/>
                        <w:rPrChange w:id="67" w:author="Trakinat, Jean" w:date="2025-11-20T10:36:00Z" w16du:dateUtc="2025-11-20T15:36:00Z">
                          <w:rPr>
                            <w:color w:val="FF0000"/>
                          </w:rPr>
                        </w:rPrChange>
                      </w:rPr>
                      <w:t>Broadcast and Multicast Services, ref TS 22.261 [14],</w:t>
                    </w:r>
                  </w:ins>
                </w:p>
                <w:p w14:paraId="64E4E6FD" w14:textId="77777777" w:rsidR="00D23F9D" w:rsidRPr="004B799A" w:rsidRDefault="00D23F9D" w:rsidP="0093059A">
                  <w:pPr>
                    <w:pStyle w:val="TAL"/>
                    <w:numPr>
                      <w:ilvl w:val="0"/>
                      <w:numId w:val="30"/>
                    </w:numPr>
                    <w:ind w:left="52" w:right="612"/>
                    <w:rPr>
                      <w:ins w:id="68" w:author="Trakinat, Jean" w:date="2025-11-20T10:35:00Z" w16du:dateUtc="2025-11-20T15:35:00Z"/>
                      <w:color w:val="FF0000"/>
                      <w:highlight w:val="green"/>
                      <w:rPrChange w:id="69" w:author="Trakinat, Jean" w:date="2025-11-20T10:36:00Z" w16du:dateUtc="2025-11-20T15:36:00Z">
                        <w:rPr>
                          <w:ins w:id="70" w:author="Trakinat, Jean" w:date="2025-11-20T10:35:00Z" w16du:dateUtc="2025-11-20T15:35:00Z"/>
                          <w:color w:val="FF0000"/>
                        </w:rPr>
                      </w:rPrChange>
                    </w:rPr>
                    <w:pPrChange w:id="71" w:author="Trakinat, Jean" w:date="2025-11-20T10:35:00Z" w16du:dateUtc="2025-11-20T15:35:00Z">
                      <w:pPr>
                        <w:pStyle w:val="TAL"/>
                      </w:pPr>
                    </w:pPrChange>
                  </w:pPr>
                  <w:ins w:id="72" w:author="Trakinat, Jean" w:date="2025-11-20T10:35:00Z" w16du:dateUtc="2025-11-20T15:35:00Z">
                    <w:r w:rsidRPr="004B799A">
                      <w:rPr>
                        <w:color w:val="FF0000"/>
                        <w:highlight w:val="green"/>
                        <w:rPrChange w:id="73" w:author="Trakinat, Jean" w:date="2025-11-20T10:36:00Z" w16du:dateUtc="2025-11-20T15:36:00Z">
                          <w:rPr>
                            <w:color w:val="FF0000"/>
                          </w:rPr>
                        </w:rPrChange>
                      </w:rPr>
                      <w:t>Emergency Services, ref TS 22.101 [58],</w:t>
                    </w:r>
                  </w:ins>
                </w:p>
                <w:p w14:paraId="3C7E5DE3" w14:textId="77777777" w:rsidR="00D23F9D" w:rsidRPr="004B799A" w:rsidRDefault="00D23F9D" w:rsidP="0093059A">
                  <w:pPr>
                    <w:pStyle w:val="TAL"/>
                    <w:numPr>
                      <w:ilvl w:val="0"/>
                      <w:numId w:val="30"/>
                    </w:numPr>
                    <w:ind w:left="52" w:right="612"/>
                    <w:rPr>
                      <w:ins w:id="74" w:author="Trakinat, Jean" w:date="2025-11-20T10:35:00Z" w16du:dateUtc="2025-11-20T15:35:00Z"/>
                      <w:color w:val="FF0000"/>
                      <w:highlight w:val="green"/>
                      <w:rPrChange w:id="75" w:author="Trakinat, Jean" w:date="2025-11-20T10:36:00Z" w16du:dateUtc="2025-11-20T15:36:00Z">
                        <w:rPr>
                          <w:ins w:id="76" w:author="Trakinat, Jean" w:date="2025-11-20T10:35:00Z" w16du:dateUtc="2025-11-20T15:35:00Z"/>
                          <w:color w:val="FF0000"/>
                        </w:rPr>
                      </w:rPrChange>
                    </w:rPr>
                    <w:pPrChange w:id="77" w:author="Trakinat, Jean" w:date="2025-11-20T10:35:00Z" w16du:dateUtc="2025-11-20T15:35:00Z">
                      <w:pPr>
                        <w:pStyle w:val="TAL"/>
                      </w:pPr>
                    </w:pPrChange>
                  </w:pPr>
                  <w:ins w:id="78" w:author="Trakinat, Jean" w:date="2025-11-20T10:35:00Z" w16du:dateUtc="2025-11-20T15:35:00Z">
                    <w:r w:rsidRPr="004B799A">
                      <w:rPr>
                        <w:color w:val="FF0000"/>
                        <w:highlight w:val="green"/>
                        <w:rPrChange w:id="79" w:author="Trakinat, Jean" w:date="2025-11-20T10:36:00Z" w16du:dateUtc="2025-11-20T15:36:00Z">
                          <w:rPr>
                            <w:color w:val="FF0000"/>
                          </w:rPr>
                        </w:rPrChange>
                      </w:rPr>
                      <w:t>Public Warning System (PWS), ref TS 22.268 [62],</w:t>
                    </w:r>
                  </w:ins>
                </w:p>
                <w:p w14:paraId="56E4AF78" w14:textId="77777777" w:rsidR="00D23F9D" w:rsidRPr="004B799A" w:rsidRDefault="00D23F9D" w:rsidP="0093059A">
                  <w:pPr>
                    <w:pStyle w:val="TAL"/>
                    <w:numPr>
                      <w:ilvl w:val="0"/>
                      <w:numId w:val="30"/>
                    </w:numPr>
                    <w:ind w:left="52" w:right="612"/>
                    <w:rPr>
                      <w:ins w:id="80" w:author="Trakinat, Jean" w:date="2025-11-20T10:35:00Z" w16du:dateUtc="2025-11-20T15:35:00Z"/>
                      <w:color w:val="FF0000"/>
                      <w:highlight w:val="green"/>
                      <w:rPrChange w:id="81" w:author="Trakinat, Jean" w:date="2025-11-20T10:36:00Z" w16du:dateUtc="2025-11-20T15:36:00Z">
                        <w:rPr>
                          <w:ins w:id="82" w:author="Trakinat, Jean" w:date="2025-11-20T10:35:00Z" w16du:dateUtc="2025-11-20T15:35:00Z"/>
                          <w:color w:val="FF0000"/>
                        </w:rPr>
                      </w:rPrChange>
                    </w:rPr>
                    <w:pPrChange w:id="83" w:author="Trakinat, Jean" w:date="2025-11-20T10:35:00Z" w16du:dateUtc="2025-11-20T15:35:00Z">
                      <w:pPr>
                        <w:pStyle w:val="TAL"/>
                      </w:pPr>
                    </w:pPrChange>
                  </w:pPr>
                  <w:ins w:id="84" w:author="Trakinat, Jean" w:date="2025-11-20T10:35:00Z" w16du:dateUtc="2025-11-20T15:35:00Z">
                    <w:r w:rsidRPr="004B799A">
                      <w:rPr>
                        <w:color w:val="FF0000"/>
                        <w:highlight w:val="green"/>
                        <w:rPrChange w:id="85" w:author="Trakinat, Jean" w:date="2025-11-20T10:36:00Z" w16du:dateUtc="2025-11-20T15:36:00Z">
                          <w:rPr>
                            <w:color w:val="FF0000"/>
                          </w:rPr>
                        </w:rPrChange>
                      </w:rPr>
                      <w:t>Multimedia Priority Service (MPS), ref TS 22.153 [63],</w:t>
                    </w:r>
                  </w:ins>
                </w:p>
                <w:p w14:paraId="1E2C7EEA" w14:textId="77777777" w:rsidR="00D23F9D" w:rsidRPr="004B799A" w:rsidRDefault="00D23F9D" w:rsidP="0093059A">
                  <w:pPr>
                    <w:pStyle w:val="TAL"/>
                    <w:numPr>
                      <w:ilvl w:val="0"/>
                      <w:numId w:val="30"/>
                    </w:numPr>
                    <w:ind w:left="52" w:right="612"/>
                    <w:rPr>
                      <w:ins w:id="86" w:author="Trakinat, Jean" w:date="2025-11-20T10:35:00Z" w16du:dateUtc="2025-11-20T15:35:00Z"/>
                      <w:color w:val="FF0000"/>
                      <w:highlight w:val="green"/>
                      <w:rPrChange w:id="87" w:author="Trakinat, Jean" w:date="2025-11-20T10:36:00Z" w16du:dateUtc="2025-11-20T15:36:00Z">
                        <w:rPr>
                          <w:ins w:id="88" w:author="Trakinat, Jean" w:date="2025-11-20T10:35:00Z" w16du:dateUtc="2025-11-20T15:35:00Z"/>
                          <w:color w:val="FF0000"/>
                        </w:rPr>
                      </w:rPrChange>
                    </w:rPr>
                    <w:pPrChange w:id="89" w:author="Trakinat, Jean" w:date="2025-11-20T10:35:00Z" w16du:dateUtc="2025-11-20T15:35:00Z">
                      <w:pPr>
                        <w:pStyle w:val="TAL"/>
                      </w:pPr>
                    </w:pPrChange>
                  </w:pPr>
                  <w:ins w:id="90" w:author="Trakinat, Jean" w:date="2025-11-20T10:35:00Z" w16du:dateUtc="2025-11-20T15:35:00Z">
                    <w:r w:rsidRPr="004B799A">
                      <w:rPr>
                        <w:color w:val="FF0000"/>
                        <w:highlight w:val="green"/>
                        <w:rPrChange w:id="91" w:author="Trakinat, Jean" w:date="2025-11-20T10:36:00Z" w16du:dateUtc="2025-11-20T15:36:00Z">
                          <w:rPr>
                            <w:color w:val="FF0000"/>
                          </w:rPr>
                        </w:rPrChange>
                      </w:rPr>
                      <w:t xml:space="preserve">Lawful Interception, ref TS 22.261 [14] and TS 33.126 [312], and </w:t>
                    </w:r>
                  </w:ins>
                </w:p>
                <w:p w14:paraId="2C0D9533" w14:textId="77777777" w:rsidR="00D23F9D" w:rsidRPr="004B799A" w:rsidRDefault="00D23F9D" w:rsidP="0093059A">
                  <w:pPr>
                    <w:pStyle w:val="TAL"/>
                    <w:numPr>
                      <w:ilvl w:val="0"/>
                      <w:numId w:val="30"/>
                    </w:numPr>
                    <w:ind w:left="52" w:right="612"/>
                    <w:rPr>
                      <w:ins w:id="92" w:author="Trakinat, Jean" w:date="2025-11-20T10:35:00Z" w16du:dateUtc="2025-11-20T15:35:00Z"/>
                      <w:color w:val="FF0000"/>
                      <w:highlight w:val="green"/>
                      <w:rPrChange w:id="93" w:author="Trakinat, Jean" w:date="2025-11-20T10:36:00Z" w16du:dateUtc="2025-11-20T15:36:00Z">
                        <w:rPr>
                          <w:ins w:id="94" w:author="Trakinat, Jean" w:date="2025-11-20T10:35:00Z" w16du:dateUtc="2025-11-20T15:35:00Z"/>
                          <w:color w:val="FF0000"/>
                        </w:rPr>
                      </w:rPrChange>
                    </w:rPr>
                    <w:pPrChange w:id="95" w:author="Trakinat, Jean" w:date="2025-11-20T10:35:00Z" w16du:dateUtc="2025-11-20T15:35:00Z">
                      <w:pPr>
                        <w:pStyle w:val="TAL"/>
                      </w:pPr>
                    </w:pPrChange>
                  </w:pPr>
                  <w:ins w:id="96" w:author="Trakinat, Jean" w:date="2025-11-20T10:35:00Z" w16du:dateUtc="2025-11-20T15:35:00Z">
                    <w:r w:rsidRPr="004B799A">
                      <w:rPr>
                        <w:color w:val="FF0000"/>
                        <w:highlight w:val="green"/>
                        <w:rPrChange w:id="97" w:author="Trakinat, Jean" w:date="2025-11-20T10:36:00Z" w16du:dateUtc="2025-11-20T15:36:00Z">
                          <w:rPr>
                            <w:color w:val="FF0000"/>
                          </w:rPr>
                        </w:rPrChange>
                      </w:rPr>
                      <w:t>Other regulatory services, based on regional/national regulatory requirements.</w:t>
                    </w:r>
                  </w:ins>
                </w:p>
                <w:p w14:paraId="2021963A" w14:textId="77777777" w:rsidR="00D23F9D" w:rsidRPr="004B799A" w:rsidDel="00AC3792" w:rsidRDefault="00D23F9D" w:rsidP="0093059A">
                  <w:pPr>
                    <w:pStyle w:val="TAL"/>
                    <w:numPr>
                      <w:ilvl w:val="0"/>
                      <w:numId w:val="30"/>
                    </w:numPr>
                    <w:ind w:left="52" w:right="612"/>
                    <w:rPr>
                      <w:ins w:id="98" w:author="Trakinat, Jean" w:date="2025-11-20T10:33:00Z" w16du:dateUtc="2025-11-20T15:33:00Z"/>
                      <w:color w:val="FF0000"/>
                      <w:highlight w:val="green"/>
                    </w:rPr>
                    <w:pPrChange w:id="99" w:author="Trakinat, Jean" w:date="2025-11-20T10:35:00Z" w16du:dateUtc="2025-11-20T15:35:00Z">
                      <w:pPr>
                        <w:pStyle w:val="TAL"/>
                      </w:pPr>
                    </w:pPrChange>
                  </w:pPr>
                  <w:ins w:id="100" w:author="Trakinat, Jean" w:date="2025-11-20T10:35:00Z" w16du:dateUtc="2025-11-20T15:35:00Z">
                    <w:r w:rsidRPr="004B799A">
                      <w:rPr>
                        <w:color w:val="FF0000"/>
                        <w:highlight w:val="green"/>
                        <w:rPrChange w:id="101" w:author="Trakinat, Jean" w:date="2025-11-20T10:36:00Z" w16du:dateUtc="2025-11-20T15:36:00Z">
                          <w:rPr>
                            <w:color w:val="FF0000"/>
                          </w:rPr>
                        </w:rPrChange>
                      </w:rPr>
                      <w:t>NOTE: The following services do not need to be supported by the 6G system: CS related telephony services, e.g. CS Fallback, CS based voice call.</w:t>
                    </w:r>
                  </w:ins>
                </w:p>
              </w:tc>
              <w:tc>
                <w:tcPr>
                  <w:tcW w:w="1800" w:type="dxa"/>
                </w:tcPr>
                <w:p w14:paraId="438CFA99" w14:textId="4563C417" w:rsidR="00D23F9D" w:rsidRPr="00985920" w:rsidDel="00AC3792" w:rsidRDefault="00D23F9D" w:rsidP="00D23F9D">
                  <w:pPr>
                    <w:pStyle w:val="TAL"/>
                    <w:ind w:left="72" w:right="72"/>
                    <w:jc w:val="center"/>
                    <w:rPr>
                      <w:ins w:id="102" w:author="Trakinat, Jean" w:date="2025-11-20T10:33:00Z" w16du:dateUtc="2025-11-20T15:33:00Z"/>
                      <w:color w:val="FF0000"/>
                    </w:rPr>
                  </w:pPr>
                  <w:ins w:id="103" w:author="Trakinat, Jean" w:date="2025-11-20T11:04:00Z" w16du:dateUtc="2025-11-20T16:04:00Z">
                    <w:r>
                      <w:rPr>
                        <w:color w:val="FF0000"/>
                      </w:rPr>
                      <w:t xml:space="preserve">Clause </w:t>
                    </w:r>
                  </w:ins>
                  <w:ins w:id="104" w:author="Trakinat, Jean" w:date="2025-11-20T11:09:00Z" w16du:dateUtc="2025-11-20T16:09:00Z">
                    <w:r w:rsidR="00D21F02">
                      <w:rPr>
                        <w:color w:val="FF0000"/>
                      </w:rPr>
                      <w:t>5.</w:t>
                    </w:r>
                  </w:ins>
                  <w:ins w:id="105" w:author="Trakinat, Jean" w:date="2025-11-20T10:36:00Z" w16du:dateUtc="2025-11-20T15:36:00Z">
                    <w:r>
                      <w:rPr>
                        <w:color w:val="FF0000"/>
                      </w:rPr>
                      <w:t>4.2</w:t>
                    </w:r>
                  </w:ins>
                </w:p>
              </w:tc>
              <w:tc>
                <w:tcPr>
                  <w:tcW w:w="2391" w:type="dxa"/>
                </w:tcPr>
                <w:p w14:paraId="12769D05" w14:textId="77777777" w:rsidR="00D23F9D" w:rsidRPr="00985920" w:rsidDel="00AC3792" w:rsidRDefault="00D23F9D" w:rsidP="0093059A">
                  <w:pPr>
                    <w:pStyle w:val="TAL"/>
                    <w:ind w:left="360" w:right="432"/>
                    <w:jc w:val="center"/>
                    <w:rPr>
                      <w:ins w:id="106" w:author="Trakinat, Jean" w:date="2025-11-20T10:33:00Z" w16du:dateUtc="2025-11-20T15:33:00Z"/>
                      <w:color w:val="FF0000"/>
                    </w:rPr>
                  </w:pPr>
                </w:p>
              </w:tc>
            </w:tr>
            <w:tr w:rsidR="00D23F9D" w:rsidRPr="00457CAE" w14:paraId="05E623FC" w14:textId="77777777" w:rsidTr="00734276">
              <w:trPr>
                <w:ins w:id="107" w:author="Trakinat, Jean" w:date="2025-11-20T10:36:00Z" w16du:dateUtc="2025-11-20T15:36:00Z"/>
              </w:trPr>
              <w:tc>
                <w:tcPr>
                  <w:tcW w:w="2160" w:type="dxa"/>
                </w:tcPr>
                <w:p w14:paraId="1DB86B4A" w14:textId="77777777" w:rsidR="00D23F9D" w:rsidRDefault="00D23F9D" w:rsidP="00734276">
                  <w:pPr>
                    <w:pStyle w:val="TAC"/>
                    <w:ind w:left="360" w:right="742"/>
                    <w:rPr>
                      <w:ins w:id="108" w:author="Trakinat, Jean" w:date="2025-11-20T10:36:00Z" w16du:dateUtc="2025-11-20T15:36:00Z"/>
                    </w:rPr>
                  </w:pPr>
                  <w:ins w:id="109" w:author="Trakinat, Jean" w:date="2025-11-20T10:37:00Z" w16du:dateUtc="2025-11-20T15:37:00Z">
                    <w:r>
                      <w:t>Y.1.1-1-2</w:t>
                    </w:r>
                  </w:ins>
                </w:p>
              </w:tc>
              <w:tc>
                <w:tcPr>
                  <w:tcW w:w="4030" w:type="dxa"/>
                </w:tcPr>
                <w:p w14:paraId="46F8BECA" w14:textId="77777777" w:rsidR="00D23F9D" w:rsidRPr="0083049A" w:rsidRDefault="00D23F9D" w:rsidP="00734276">
                  <w:pPr>
                    <w:pStyle w:val="TAL"/>
                    <w:ind w:left="52" w:right="612"/>
                    <w:rPr>
                      <w:ins w:id="110" w:author="Trakinat, Jean" w:date="2025-11-20T10:37:00Z" w16du:dateUtc="2025-11-20T15:37:00Z"/>
                      <w:highlight w:val="green"/>
                      <w:rPrChange w:id="111" w:author="Trakinat, Jean" w:date="2025-11-20T10:37:00Z" w16du:dateUtc="2025-11-20T15:37:00Z">
                        <w:rPr>
                          <w:ins w:id="112" w:author="Trakinat, Jean" w:date="2025-11-20T10:37:00Z" w16du:dateUtc="2025-11-20T15:37:00Z"/>
                        </w:rPr>
                      </w:rPrChange>
                    </w:rPr>
                  </w:pPr>
                  <w:ins w:id="113" w:author="Trakinat, Jean" w:date="2025-11-20T10:37:00Z" w16du:dateUtc="2025-11-20T15:37:00Z">
                    <w:r w:rsidRPr="0083049A">
                      <w:rPr>
                        <w:highlight w:val="green"/>
                        <w:rPrChange w:id="114" w:author="Trakinat, Jean" w:date="2025-11-20T10:37:00Z" w16du:dateUtc="2025-11-20T15:37:00Z">
                          <w:rPr/>
                        </w:rPrChange>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ins>
                </w:p>
                <w:p w14:paraId="4FBC1B1B" w14:textId="77777777" w:rsidR="00D23F9D" w:rsidRDefault="00D23F9D" w:rsidP="00734276">
                  <w:pPr>
                    <w:pStyle w:val="TAL"/>
                    <w:ind w:left="52" w:right="612"/>
                    <w:rPr>
                      <w:ins w:id="115" w:author="Trakinat, Jean" w:date="2025-11-20T10:37:00Z" w16du:dateUtc="2025-11-20T15:37:00Z"/>
                    </w:rPr>
                  </w:pPr>
                  <w:ins w:id="116" w:author="Trakinat, Jean" w:date="2025-11-20T10:37:00Z" w16du:dateUtc="2025-11-20T15:37:00Z">
                    <w:r w:rsidRPr="0083049A">
                      <w:rPr>
                        <w:highlight w:val="green"/>
                        <w:rPrChange w:id="117" w:author="Trakinat, Jean" w:date="2025-11-20T10:37:00Z" w16du:dateUtc="2025-11-20T15:37:00Z">
                          <w:rPr/>
                        </w:rPrChange>
                      </w:rPr>
                      <w:t>NOTE:</w:t>
                    </w:r>
                    <w:r w:rsidRPr="0083049A">
                      <w:rPr>
                        <w:highlight w:val="green"/>
                        <w:rPrChange w:id="118" w:author="Trakinat, Jean" w:date="2025-11-20T10:37:00Z" w16du:dateUtc="2025-11-20T15:37:00Z">
                          <w:rPr/>
                        </w:rPrChange>
                      </w:rPr>
                      <w:tab/>
                      <w:t>Terms referring to 5G (e.g. “the 5G system”, “NG RAN”) should be implicitly replaced by the corresponding terms for 6G (e.g. “6G system”, “radio access network of the 6G system”) in those requirements.</w:t>
                    </w:r>
                  </w:ins>
                </w:p>
                <w:p w14:paraId="136E0464" w14:textId="77777777" w:rsidR="00D23F9D" w:rsidRPr="00ED35A4" w:rsidRDefault="00D23F9D" w:rsidP="00734276">
                  <w:pPr>
                    <w:pStyle w:val="TAL"/>
                    <w:ind w:left="52" w:right="612"/>
                    <w:rPr>
                      <w:ins w:id="119" w:author="Trakinat, Jean" w:date="2025-11-20T10:37:00Z" w16du:dateUtc="2025-11-20T15:37:00Z"/>
                      <w:highlight w:val="yellow"/>
                      <w:rPrChange w:id="120" w:author="Trakinat, Jean" w:date="2025-11-20T10:37:00Z" w16du:dateUtc="2025-11-20T15:37:00Z">
                        <w:rPr>
                          <w:ins w:id="121" w:author="Trakinat, Jean" w:date="2025-11-20T10:37:00Z" w16du:dateUtc="2025-11-20T15:37:00Z"/>
                        </w:rPr>
                      </w:rPrChange>
                    </w:rPr>
                  </w:pPr>
                  <w:ins w:id="122" w:author="Trakinat, Jean" w:date="2025-11-20T10:37:00Z" w16du:dateUtc="2025-11-20T15:37:00Z">
                    <w:r w:rsidRPr="00ED35A4">
                      <w:rPr>
                        <w:highlight w:val="yellow"/>
                        <w:rPrChange w:id="123" w:author="Trakinat, Jean" w:date="2025-11-20T10:37:00Z" w16du:dateUtc="2025-11-20T15:37:00Z">
                          <w:rPr/>
                        </w:rPrChange>
                      </w:rPr>
                      <w:t xml:space="preserve">NOTE: These requirements do not apply to requirements involving the </w:t>
                    </w:r>
                    <w:r w:rsidRPr="00ED35A4">
                      <w:rPr>
                        <w:highlight w:val="yellow"/>
                        <w:rPrChange w:id="124" w:author="Trakinat, Jean" w:date="2025-11-20T10:37:00Z" w16du:dateUtc="2025-11-20T15:37:00Z">
                          <w:rPr/>
                        </w:rPrChange>
                      </w:rPr>
                      <w:lastRenderedPageBreak/>
                      <w:t xml:space="preserve">legacy systems/RATs (e.g. E-UTRAN, UTRAN, GERAN).  </w:t>
                    </w:r>
                  </w:ins>
                </w:p>
                <w:p w14:paraId="08BCCE2A" w14:textId="63A70BE8" w:rsidR="00D23F9D" w:rsidRPr="00613E06" w:rsidRDefault="00D23F9D" w:rsidP="00D23F9D">
                  <w:pPr>
                    <w:pStyle w:val="TAL"/>
                    <w:ind w:left="52" w:right="612"/>
                    <w:rPr>
                      <w:ins w:id="125" w:author="Trakinat, Jean" w:date="2025-11-20T10:36:00Z" w16du:dateUtc="2025-11-20T15:36:00Z"/>
                      <w:highlight w:val="yellow"/>
                    </w:rPr>
                  </w:pPr>
                  <w:ins w:id="126" w:author="Trakinat, Jean" w:date="2025-11-20T10:37:00Z" w16du:dateUtc="2025-11-20T15:37:00Z">
                    <w:r w:rsidRPr="00ED35A4">
                      <w:rPr>
                        <w:highlight w:val="yellow"/>
                        <w:rPrChange w:id="127" w:author="Trakinat, Jean" w:date="2025-11-20T10:37:00Z" w16du:dateUtc="2025-11-20T15:37:00Z">
                          <w:rPr/>
                        </w:rPrChange>
                      </w:rPr>
                      <w:t>Requirements mentioned in the above standards that include E-UTRAN, UTRAN, and GERAN are not automatically included.</w:t>
                    </w:r>
                  </w:ins>
                </w:p>
              </w:tc>
              <w:tc>
                <w:tcPr>
                  <w:tcW w:w="1800" w:type="dxa"/>
                </w:tcPr>
                <w:p w14:paraId="4E3DD256" w14:textId="77777777" w:rsidR="00D23F9D" w:rsidRPr="00684C69" w:rsidRDefault="00D23F9D" w:rsidP="00D23F9D">
                  <w:pPr>
                    <w:pStyle w:val="TAL"/>
                    <w:ind w:left="72" w:right="72"/>
                    <w:jc w:val="center"/>
                    <w:rPr>
                      <w:ins w:id="128" w:author="Trakinat, Jean" w:date="2025-11-20T10:36:00Z" w16du:dateUtc="2025-11-20T15:36:00Z"/>
                    </w:rPr>
                  </w:pPr>
                  <w:ins w:id="129" w:author="Trakinat, Jean" w:date="2025-11-20T10:38:00Z" w16du:dateUtc="2025-11-20T15:38:00Z">
                    <w:r>
                      <w:lastRenderedPageBreak/>
                      <w:t>Clause 5.4.3</w:t>
                    </w:r>
                  </w:ins>
                </w:p>
              </w:tc>
              <w:tc>
                <w:tcPr>
                  <w:tcW w:w="2391" w:type="dxa"/>
                </w:tcPr>
                <w:p w14:paraId="34BB061C" w14:textId="24AE75F5" w:rsidR="00D23F9D" w:rsidRPr="007C115E" w:rsidRDefault="00D23F9D" w:rsidP="00734276">
                  <w:pPr>
                    <w:pStyle w:val="TAL"/>
                    <w:ind w:left="360" w:right="432"/>
                    <w:jc w:val="center"/>
                    <w:rPr>
                      <w:ins w:id="130" w:author="Trakinat, Jean" w:date="2025-11-20T10:36:00Z" w16du:dateUtc="2025-11-20T15:36:00Z"/>
                      <w:highlight w:val="yellow"/>
                    </w:rPr>
                  </w:pPr>
                  <w:ins w:id="131" w:author="Trakinat, Jean" w:date="2025-11-20T10:40:00Z" w16du:dateUtc="2025-11-20T15:40:00Z">
                    <w:r>
                      <w:rPr>
                        <w:highlight w:val="yellow"/>
                      </w:rPr>
                      <w:t xml:space="preserve">There was general support for the NOTE, but the text </w:t>
                    </w:r>
                  </w:ins>
                  <w:ins w:id="132" w:author="Trakinat, Jean" w:date="2025-11-20T11:04:00Z" w16du:dateUtc="2025-11-20T16:04:00Z">
                    <w:r>
                      <w:rPr>
                        <w:highlight w:val="yellow"/>
                      </w:rPr>
                      <w:t>i</w:t>
                    </w:r>
                  </w:ins>
                  <w:ins w:id="133" w:author="Trakinat, Jean" w:date="2025-11-20T11:05:00Z" w16du:dateUtc="2025-11-20T16:05:00Z">
                    <w:r>
                      <w:rPr>
                        <w:highlight w:val="yellow"/>
                      </w:rPr>
                      <w:t xml:space="preserve">n the NOTE </w:t>
                    </w:r>
                  </w:ins>
                  <w:ins w:id="134" w:author="Trakinat, Jean" w:date="2025-11-20T10:40:00Z" w16du:dateUtc="2025-11-20T15:40:00Z">
                    <w:r>
                      <w:rPr>
                        <w:highlight w:val="yellow"/>
                      </w:rPr>
                      <w:t xml:space="preserve">is still </w:t>
                    </w:r>
                  </w:ins>
                  <w:ins w:id="135" w:author="Trakinat, Jean" w:date="2025-11-20T11:11:00Z" w16du:dateUtc="2025-11-20T16:11:00Z">
                    <w:r w:rsidR="00FF1F31">
                      <w:rPr>
                        <w:highlight w:val="yellow"/>
                      </w:rPr>
                      <w:t>needs some work/</w:t>
                    </w:r>
                  </w:ins>
                  <w:ins w:id="136" w:author="Trakinat, Jean" w:date="2025-11-20T10:40:00Z" w16du:dateUtc="2025-11-20T15:40:00Z">
                    <w:r>
                      <w:rPr>
                        <w:highlight w:val="yellow"/>
                      </w:rPr>
                      <w:t>under discussion</w:t>
                    </w:r>
                  </w:ins>
                </w:p>
              </w:tc>
            </w:tr>
            <w:tr w:rsidR="00D23F9D" w:rsidRPr="00457CAE" w14:paraId="4EC7CE33" w14:textId="77777777" w:rsidTr="00F23E78">
              <w:trPr>
                <w:ins w:id="137" w:author="Trakinat, Jean" w:date="2025-11-20T10:42:00Z" w16du:dateUtc="2025-11-20T15:42:00Z"/>
              </w:trPr>
              <w:tc>
                <w:tcPr>
                  <w:tcW w:w="2160" w:type="dxa"/>
                </w:tcPr>
                <w:p w14:paraId="7BCAAA0D" w14:textId="77777777" w:rsidR="00D23F9D" w:rsidRPr="002802C0" w:rsidRDefault="00D23F9D" w:rsidP="00F23E78">
                  <w:pPr>
                    <w:pStyle w:val="TAC"/>
                    <w:ind w:left="360" w:right="742"/>
                    <w:rPr>
                      <w:ins w:id="138" w:author="Trakinat, Jean" w:date="2025-11-20T10:42:00Z" w16du:dateUtc="2025-11-20T15:42:00Z"/>
                    </w:rPr>
                  </w:pPr>
                  <w:ins w:id="139" w:author="Trakinat, Jean" w:date="2025-11-20T10:44:00Z" w16du:dateUtc="2025-11-20T15:44:00Z">
                    <w:r>
                      <w:t>Y.1.1-1-3</w:t>
                    </w:r>
                  </w:ins>
                </w:p>
              </w:tc>
              <w:tc>
                <w:tcPr>
                  <w:tcW w:w="4030" w:type="dxa"/>
                </w:tcPr>
                <w:p w14:paraId="28EAA3EB" w14:textId="77777777" w:rsidR="00D23F9D" w:rsidRPr="00613E06" w:rsidRDefault="00D23F9D" w:rsidP="00F23E78">
                  <w:pPr>
                    <w:pStyle w:val="TAL"/>
                    <w:ind w:left="52" w:right="612"/>
                    <w:rPr>
                      <w:ins w:id="140" w:author="Trakinat, Jean" w:date="2025-11-20T10:42:00Z" w16du:dateUtc="2025-11-20T15:42:00Z"/>
                      <w:highlight w:val="yellow"/>
                    </w:rPr>
                  </w:pPr>
                  <w:ins w:id="141" w:author="Trakinat, Jean" w:date="2025-11-20T10:43:00Z" w16du:dateUtc="2025-11-20T15:43:00Z">
                    <w:r w:rsidRPr="00742395">
                      <w:rPr>
                        <w:highlight w:val="green"/>
                        <w:rPrChange w:id="142" w:author="Trakinat, Jean" w:date="2025-11-20T10:44:00Z" w16du:dateUtc="2025-11-20T15:44:00Z">
                          <w:rPr/>
                        </w:rPrChange>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742395">
                      <w:rPr>
                        <w:highlight w:val="green"/>
                        <w:rPrChange w:id="143" w:author="Trakinat, Jean" w:date="2025-11-20T10:44:00Z" w16du:dateUtc="2025-11-20T15:44:00Z">
                          <w:rPr/>
                        </w:rPrChange>
                      </w:rPr>
                      <w:t>QoE</w:t>
                    </w:r>
                    <w:proofErr w:type="spellEnd"/>
                    <w:r w:rsidRPr="00742395">
                      <w:rPr>
                        <w:highlight w:val="green"/>
                        <w:rPrChange w:id="144" w:author="Trakinat, Jean" w:date="2025-11-20T10:44:00Z" w16du:dateUtc="2025-11-20T15:44:00Z">
                          <w:rPr/>
                        </w:rPrChange>
                      </w:rPr>
                      <w:t>)).</w:t>
                    </w:r>
                  </w:ins>
                </w:p>
              </w:tc>
              <w:tc>
                <w:tcPr>
                  <w:tcW w:w="1800" w:type="dxa"/>
                </w:tcPr>
                <w:p w14:paraId="4C9F3720" w14:textId="77777777" w:rsidR="00D23F9D" w:rsidRPr="002802C0" w:rsidRDefault="00D23F9D" w:rsidP="00D23F9D">
                  <w:pPr>
                    <w:pStyle w:val="TAL"/>
                    <w:ind w:left="72" w:right="72"/>
                    <w:jc w:val="center"/>
                    <w:rPr>
                      <w:ins w:id="145" w:author="Trakinat, Jean" w:date="2025-11-20T10:42:00Z" w16du:dateUtc="2025-11-20T15:42:00Z"/>
                    </w:rPr>
                  </w:pPr>
                  <w:ins w:id="146" w:author="Trakinat, Jean" w:date="2025-11-20T10:44:00Z" w16du:dateUtc="2025-11-20T15:44:00Z">
                    <w:r>
                      <w:t>Clause 5.2</w:t>
                    </w:r>
                  </w:ins>
                </w:p>
              </w:tc>
              <w:tc>
                <w:tcPr>
                  <w:tcW w:w="2391" w:type="dxa"/>
                </w:tcPr>
                <w:p w14:paraId="1312AEC7" w14:textId="77777777" w:rsidR="00D23F9D" w:rsidRPr="007C115E" w:rsidRDefault="00D23F9D" w:rsidP="00F23E78">
                  <w:pPr>
                    <w:pStyle w:val="TAL"/>
                    <w:ind w:left="360" w:right="432"/>
                    <w:jc w:val="center"/>
                    <w:rPr>
                      <w:ins w:id="147" w:author="Trakinat, Jean" w:date="2025-11-20T10:42:00Z" w16du:dateUtc="2025-11-20T15:42:00Z"/>
                      <w:highlight w:val="yellow"/>
                    </w:rPr>
                  </w:pPr>
                </w:p>
              </w:tc>
            </w:tr>
            <w:tr w:rsidR="00D23F9D" w:rsidRPr="00457CAE" w14:paraId="752E147A" w14:textId="77777777" w:rsidTr="00F23E78">
              <w:trPr>
                <w:ins w:id="148" w:author="Trakinat, Jean" w:date="2025-11-20T10:42:00Z" w16du:dateUtc="2025-11-20T15:42:00Z"/>
              </w:trPr>
              <w:tc>
                <w:tcPr>
                  <w:tcW w:w="2160" w:type="dxa"/>
                </w:tcPr>
                <w:p w14:paraId="623E666C" w14:textId="77777777" w:rsidR="00D23F9D" w:rsidRPr="002802C0" w:rsidRDefault="00D23F9D" w:rsidP="00F23E78">
                  <w:pPr>
                    <w:pStyle w:val="TAC"/>
                    <w:ind w:left="360" w:right="742"/>
                    <w:rPr>
                      <w:ins w:id="149" w:author="Trakinat, Jean" w:date="2025-11-20T10:42:00Z" w16du:dateUtc="2025-11-20T15:42:00Z"/>
                    </w:rPr>
                  </w:pPr>
                  <w:ins w:id="150" w:author="Trakinat, Jean" w:date="2025-11-20T10:44:00Z" w16du:dateUtc="2025-11-20T15:44:00Z">
                    <w:r>
                      <w:t>Y.1.1-1-4</w:t>
                    </w:r>
                  </w:ins>
                </w:p>
              </w:tc>
              <w:tc>
                <w:tcPr>
                  <w:tcW w:w="4030" w:type="dxa"/>
                </w:tcPr>
                <w:p w14:paraId="0EEC2CA8" w14:textId="77777777" w:rsidR="00D23F9D" w:rsidRPr="00F72D99" w:rsidRDefault="00D23F9D" w:rsidP="00F23E78">
                  <w:pPr>
                    <w:pStyle w:val="TAL"/>
                    <w:ind w:left="52" w:right="612"/>
                    <w:rPr>
                      <w:ins w:id="151" w:author="Trakinat, Jean" w:date="2025-11-20T10:44:00Z" w16du:dateUtc="2025-11-20T15:44:00Z"/>
                      <w:highlight w:val="green"/>
                      <w:rPrChange w:id="152" w:author="Trakinat, Jean" w:date="2025-11-20T10:45:00Z" w16du:dateUtc="2025-11-20T15:45:00Z">
                        <w:rPr>
                          <w:ins w:id="153" w:author="Trakinat, Jean" w:date="2025-11-20T10:44:00Z" w16du:dateUtc="2025-11-20T15:44:00Z"/>
                        </w:rPr>
                      </w:rPrChange>
                    </w:rPr>
                  </w:pPr>
                  <w:ins w:id="154" w:author="Trakinat, Jean" w:date="2025-11-20T10:44:00Z" w16du:dateUtc="2025-11-20T15:44:00Z">
                    <w:r w:rsidRPr="00F72D99">
                      <w:rPr>
                        <w:highlight w:val="green"/>
                        <w:rPrChange w:id="155" w:author="Trakinat, Jean" w:date="2025-11-20T10:45:00Z" w16du:dateUtc="2025-11-20T15:45:00Z">
                          <w:rPr/>
                        </w:rPrChange>
                      </w:rPr>
                      <w:t xml:space="preserve">Subject to operator’s policy, the 6G system shall support mobility procedures between the core network of the 6G System and the evolved Packet Core Network (EPC) with minimum impact to the user experience (e.g. QoS, </w:t>
                    </w:r>
                    <w:proofErr w:type="spellStart"/>
                    <w:r w:rsidRPr="00F72D99">
                      <w:rPr>
                        <w:highlight w:val="green"/>
                        <w:rPrChange w:id="156" w:author="Trakinat, Jean" w:date="2025-11-20T10:45:00Z" w16du:dateUtc="2025-11-20T15:45:00Z">
                          <w:rPr/>
                        </w:rPrChange>
                      </w:rPr>
                      <w:t>QoE</w:t>
                    </w:r>
                    <w:proofErr w:type="spellEnd"/>
                    <w:r w:rsidRPr="00F72D99">
                      <w:rPr>
                        <w:highlight w:val="green"/>
                        <w:rPrChange w:id="157" w:author="Trakinat, Jean" w:date="2025-11-20T10:45:00Z" w16du:dateUtc="2025-11-20T15:45:00Z">
                          <w:rPr/>
                        </w:rPrChange>
                      </w:rPr>
                      <w:t>).</w:t>
                    </w:r>
                  </w:ins>
                </w:p>
                <w:p w14:paraId="1579E055" w14:textId="77777777" w:rsidR="00D23F9D" w:rsidRPr="00613E06" w:rsidRDefault="00D23F9D" w:rsidP="00F23E78">
                  <w:pPr>
                    <w:pStyle w:val="TAL"/>
                    <w:ind w:left="52" w:right="612"/>
                    <w:rPr>
                      <w:ins w:id="158" w:author="Trakinat, Jean" w:date="2025-11-20T10:42:00Z" w16du:dateUtc="2025-11-20T15:42:00Z"/>
                      <w:highlight w:val="yellow"/>
                    </w:rPr>
                  </w:pPr>
                  <w:ins w:id="159" w:author="Trakinat, Jean" w:date="2025-11-20T10:44:00Z" w16du:dateUtc="2025-11-20T15:44:00Z">
                    <w:r w:rsidRPr="00F72D99">
                      <w:rPr>
                        <w:highlight w:val="green"/>
                        <w:rPrChange w:id="160" w:author="Trakinat, Jean" w:date="2025-11-20T10:45:00Z" w16du:dateUtc="2025-11-20T15:45:00Z">
                          <w:rPr/>
                        </w:rPrChange>
                      </w:rPr>
                      <w:t xml:space="preserve">NOTE </w:t>
                    </w:r>
                    <w:proofErr w:type="gramStart"/>
                    <w:r w:rsidRPr="00F72D99">
                      <w:rPr>
                        <w:highlight w:val="green"/>
                        <w:rPrChange w:id="161" w:author="Trakinat, Jean" w:date="2025-11-20T10:45:00Z" w16du:dateUtc="2025-11-20T15:45:00Z">
                          <w:rPr/>
                        </w:rPrChange>
                      </w:rPr>
                      <w:t>1:Complexity</w:t>
                    </w:r>
                    <w:proofErr w:type="gramEnd"/>
                    <w:r w:rsidRPr="00F72D99">
                      <w:rPr>
                        <w:highlight w:val="green"/>
                        <w:rPrChange w:id="162" w:author="Trakinat, Jean" w:date="2025-11-20T10:45:00Z" w16du:dateUtc="2025-11-20T15:45:00Z">
                          <w:rPr/>
                        </w:rPrChange>
                      </w:rPr>
                      <w:t xml:space="preserve"> on introducing the above interworking requirement needs to be minimized.</w:t>
                    </w:r>
                  </w:ins>
                </w:p>
              </w:tc>
              <w:tc>
                <w:tcPr>
                  <w:tcW w:w="1800" w:type="dxa"/>
                </w:tcPr>
                <w:p w14:paraId="7F9FD24D" w14:textId="77777777" w:rsidR="00D23F9D" w:rsidRPr="002802C0" w:rsidRDefault="00D23F9D" w:rsidP="00D23F9D">
                  <w:pPr>
                    <w:pStyle w:val="TAL"/>
                    <w:ind w:left="72" w:right="72"/>
                    <w:jc w:val="center"/>
                    <w:rPr>
                      <w:ins w:id="163" w:author="Trakinat, Jean" w:date="2025-11-20T10:42:00Z" w16du:dateUtc="2025-11-20T15:42:00Z"/>
                    </w:rPr>
                  </w:pPr>
                  <w:ins w:id="164" w:author="Trakinat, Jean" w:date="2025-11-20T10:45:00Z" w16du:dateUtc="2025-11-20T15:45:00Z">
                    <w:r>
                      <w:t>Clause 5.2</w:t>
                    </w:r>
                  </w:ins>
                </w:p>
              </w:tc>
              <w:tc>
                <w:tcPr>
                  <w:tcW w:w="2391" w:type="dxa"/>
                </w:tcPr>
                <w:p w14:paraId="3153C15F" w14:textId="77777777" w:rsidR="00D23F9D" w:rsidRPr="007C115E" w:rsidRDefault="00D23F9D" w:rsidP="00F23E78">
                  <w:pPr>
                    <w:pStyle w:val="TAL"/>
                    <w:ind w:left="360" w:right="432"/>
                    <w:jc w:val="center"/>
                    <w:rPr>
                      <w:ins w:id="165" w:author="Trakinat, Jean" w:date="2025-11-20T10:42:00Z" w16du:dateUtc="2025-11-20T15:42:00Z"/>
                      <w:highlight w:val="yellow"/>
                    </w:rPr>
                  </w:pPr>
                </w:p>
              </w:tc>
            </w:tr>
            <w:tr w:rsidR="00D23F9D" w:rsidRPr="00457CAE" w14:paraId="27F3913C" w14:textId="77777777" w:rsidTr="008C3DD1">
              <w:trPr>
                <w:ins w:id="166" w:author="Trakinat, Jean" w:date="2025-11-20T10:37:00Z" w16du:dateUtc="2025-11-20T15:37:00Z"/>
              </w:trPr>
              <w:tc>
                <w:tcPr>
                  <w:tcW w:w="2160" w:type="dxa"/>
                </w:tcPr>
                <w:p w14:paraId="692E12C5" w14:textId="77777777" w:rsidR="00D23F9D" w:rsidRPr="00D23F9D" w:rsidRDefault="00D23F9D" w:rsidP="008C3DD1">
                  <w:pPr>
                    <w:pStyle w:val="TAC"/>
                    <w:ind w:left="360" w:right="742"/>
                    <w:rPr>
                      <w:ins w:id="167" w:author="Trakinat, Jean" w:date="2025-11-20T10:37:00Z" w16du:dateUtc="2025-11-20T15:37:00Z"/>
                      <w:highlight w:val="yellow"/>
                    </w:rPr>
                  </w:pPr>
                  <w:ins w:id="168" w:author="Trakinat, Jean" w:date="2025-11-20T10:38:00Z" w16du:dateUtc="2025-11-20T15:38:00Z">
                    <w:r w:rsidRPr="00D23F9D">
                      <w:rPr>
                        <w:highlight w:val="yellow"/>
                      </w:rPr>
                      <w:t>Y.1.1-</w:t>
                    </w:r>
                  </w:ins>
                  <w:ins w:id="169" w:author="Trakinat, Jean" w:date="2025-11-20T10:39:00Z" w16du:dateUtc="2025-11-20T15:39:00Z">
                    <w:r w:rsidRPr="00D23F9D">
                      <w:rPr>
                        <w:highlight w:val="yellow"/>
                      </w:rPr>
                      <w:t>1-6</w:t>
                    </w:r>
                  </w:ins>
                </w:p>
              </w:tc>
              <w:tc>
                <w:tcPr>
                  <w:tcW w:w="4030" w:type="dxa"/>
                </w:tcPr>
                <w:p w14:paraId="27930F52" w14:textId="77777777" w:rsidR="00D23F9D" w:rsidRPr="00393AC0" w:rsidRDefault="00D23F9D" w:rsidP="008C3DD1">
                  <w:pPr>
                    <w:pStyle w:val="TAL"/>
                    <w:ind w:left="52" w:right="612"/>
                    <w:rPr>
                      <w:ins w:id="170" w:author="Trakinat, Jean" w:date="2025-11-20T10:37:00Z" w16du:dateUtc="2025-11-20T15:37:00Z"/>
                      <w:highlight w:val="yellow"/>
                      <w:rPrChange w:id="171" w:author="Trakinat, Jean" w:date="2025-11-20T10:39:00Z" w16du:dateUtc="2025-11-20T15:39:00Z">
                        <w:rPr>
                          <w:ins w:id="172" w:author="Trakinat, Jean" w:date="2025-11-20T10:37:00Z" w16du:dateUtc="2025-11-20T15:37:00Z"/>
                          <w:highlight w:val="green"/>
                        </w:rPr>
                      </w:rPrChange>
                    </w:rPr>
                  </w:pPr>
                  <w:ins w:id="173" w:author="Trakinat, Jean" w:date="2025-11-20T10:38:00Z" w16du:dateUtc="2025-11-20T15:38:00Z">
                    <w:r w:rsidRPr="00393AC0">
                      <w:rPr>
                        <w:highlight w:val="yellow"/>
                        <w:rPrChange w:id="174" w:author="Trakinat, Jean" w:date="2025-11-20T10:39:00Z" w16du:dateUtc="2025-11-20T15:39:00Z">
                          <w:rPr/>
                        </w:rPrChange>
                      </w:rPr>
                      <w:t>The 6G system shall be able to support a user to access network services via 3GPP and/or non-3GPP access (e.g. WLAN or Wireline).</w:t>
                    </w:r>
                  </w:ins>
                </w:p>
              </w:tc>
              <w:tc>
                <w:tcPr>
                  <w:tcW w:w="1800" w:type="dxa"/>
                </w:tcPr>
                <w:p w14:paraId="4FBF8B03" w14:textId="77777777" w:rsidR="00D23F9D" w:rsidRPr="00684C69" w:rsidRDefault="00D23F9D" w:rsidP="00D23F9D">
                  <w:pPr>
                    <w:pStyle w:val="TAL"/>
                    <w:ind w:left="72" w:right="72"/>
                    <w:jc w:val="center"/>
                    <w:rPr>
                      <w:ins w:id="175" w:author="Trakinat, Jean" w:date="2025-11-20T10:37:00Z" w16du:dateUtc="2025-11-20T15:37:00Z"/>
                    </w:rPr>
                  </w:pPr>
                  <w:ins w:id="176" w:author="Trakinat, Jean" w:date="2025-11-20T10:40:00Z" w16du:dateUtc="2025-11-20T15:40:00Z">
                    <w:r>
                      <w:t>Clause 5.3</w:t>
                    </w:r>
                  </w:ins>
                </w:p>
              </w:tc>
              <w:tc>
                <w:tcPr>
                  <w:tcW w:w="2391" w:type="dxa"/>
                </w:tcPr>
                <w:p w14:paraId="0244E436" w14:textId="77777777" w:rsidR="00D23F9D" w:rsidRPr="007C115E" w:rsidRDefault="00D23F9D" w:rsidP="008C3DD1">
                  <w:pPr>
                    <w:pStyle w:val="TAL"/>
                    <w:ind w:left="360" w:right="432"/>
                    <w:jc w:val="center"/>
                    <w:rPr>
                      <w:ins w:id="177" w:author="Trakinat, Jean" w:date="2025-11-20T10:37:00Z" w16du:dateUtc="2025-11-20T15:37:00Z"/>
                      <w:highlight w:val="yellow"/>
                    </w:rPr>
                  </w:pPr>
                  <w:ins w:id="178" w:author="Trakinat, Jean" w:date="2025-11-20T10:40:00Z" w16du:dateUtc="2025-11-20T15:40:00Z">
                    <w:r>
                      <w:rPr>
                        <w:highlight w:val="yellow"/>
                      </w:rPr>
                      <w:t>There was</w:t>
                    </w:r>
                  </w:ins>
                  <w:ins w:id="179" w:author="Trakinat, Jean" w:date="2025-11-20T10:41:00Z" w16du:dateUtc="2025-11-20T15:41:00Z">
                    <w:r>
                      <w:rPr>
                        <w:highlight w:val="yellow"/>
                      </w:rPr>
                      <w:t xml:space="preserve"> a proposal to merge/include this requirement with CPR Y.1.1-1-2</w:t>
                    </w:r>
                  </w:ins>
                </w:p>
              </w:tc>
            </w:tr>
            <w:tr w:rsidR="00D23F9D" w:rsidRPr="00457CAE" w14:paraId="1FA9B2C9" w14:textId="77777777" w:rsidTr="008C3DD1">
              <w:trPr>
                <w:ins w:id="180" w:author="Trakinat, Jean" w:date="2025-11-20T10:38:00Z" w16du:dateUtc="2025-11-20T15:38:00Z"/>
              </w:trPr>
              <w:tc>
                <w:tcPr>
                  <w:tcW w:w="2160" w:type="dxa"/>
                </w:tcPr>
                <w:p w14:paraId="46176551" w14:textId="77777777" w:rsidR="00D23F9D" w:rsidRPr="00D23F9D" w:rsidRDefault="00D23F9D" w:rsidP="008C3DD1">
                  <w:pPr>
                    <w:pStyle w:val="TAC"/>
                    <w:ind w:left="360" w:right="742"/>
                    <w:rPr>
                      <w:ins w:id="181" w:author="Trakinat, Jean" w:date="2025-11-20T10:38:00Z" w16du:dateUtc="2025-11-20T15:38:00Z"/>
                      <w:highlight w:val="yellow"/>
                    </w:rPr>
                  </w:pPr>
                  <w:ins w:id="182" w:author="Trakinat, Jean" w:date="2025-11-20T10:39:00Z" w16du:dateUtc="2025-11-20T15:39:00Z">
                    <w:r w:rsidRPr="00D23F9D">
                      <w:rPr>
                        <w:highlight w:val="yellow"/>
                      </w:rPr>
                      <w:t>Y.1.1-1-7</w:t>
                    </w:r>
                  </w:ins>
                </w:p>
              </w:tc>
              <w:tc>
                <w:tcPr>
                  <w:tcW w:w="4030" w:type="dxa"/>
                </w:tcPr>
                <w:p w14:paraId="0A96BFF4" w14:textId="77777777" w:rsidR="00D23F9D" w:rsidRPr="00393AC0" w:rsidRDefault="00D23F9D" w:rsidP="008C3DD1">
                  <w:pPr>
                    <w:pStyle w:val="TAL"/>
                    <w:ind w:left="52" w:right="612"/>
                    <w:rPr>
                      <w:ins w:id="183" w:author="Trakinat, Jean" w:date="2025-11-20T10:38:00Z" w16du:dateUtc="2025-11-20T15:38:00Z"/>
                      <w:highlight w:val="yellow"/>
                      <w:rPrChange w:id="184" w:author="Trakinat, Jean" w:date="2025-11-20T10:39:00Z" w16du:dateUtc="2025-11-20T15:39:00Z">
                        <w:rPr>
                          <w:ins w:id="185" w:author="Trakinat, Jean" w:date="2025-11-20T10:38:00Z" w16du:dateUtc="2025-11-20T15:38:00Z"/>
                          <w:highlight w:val="green"/>
                        </w:rPr>
                      </w:rPrChange>
                    </w:rPr>
                  </w:pPr>
                  <w:ins w:id="186" w:author="Trakinat, Jean" w:date="2025-11-20T10:38:00Z" w16du:dateUtc="2025-11-20T15:38:00Z">
                    <w:r w:rsidRPr="00393AC0">
                      <w:rPr>
                        <w:highlight w:val="yellow"/>
                        <w:rPrChange w:id="187" w:author="Trakinat, Jean" w:date="2025-11-20T10:39:00Z" w16du:dateUtc="2025-11-20T15:39:00Z">
                          <w:rPr/>
                        </w:rPrChange>
                      </w:rPr>
                      <w:t xml:space="preserve">Subject to operator’s policy, the 6G system shall support mobility between the 6G 3GPP access and non-3GPP access, with minimum impact to the user experience (e.g. QoS, </w:t>
                    </w:r>
                    <w:proofErr w:type="spellStart"/>
                    <w:r w:rsidRPr="00393AC0">
                      <w:rPr>
                        <w:highlight w:val="yellow"/>
                        <w:rPrChange w:id="188" w:author="Trakinat, Jean" w:date="2025-11-20T10:39:00Z" w16du:dateUtc="2025-11-20T15:39:00Z">
                          <w:rPr/>
                        </w:rPrChange>
                      </w:rPr>
                      <w:t>QoE</w:t>
                    </w:r>
                    <w:proofErr w:type="spellEnd"/>
                    <w:r w:rsidRPr="00393AC0">
                      <w:rPr>
                        <w:highlight w:val="yellow"/>
                        <w:rPrChange w:id="189" w:author="Trakinat, Jean" w:date="2025-11-20T10:39:00Z" w16du:dateUtc="2025-11-20T15:39:00Z">
                          <w:rPr/>
                        </w:rPrChange>
                      </w:rPr>
                      <w:t>).</w:t>
                    </w:r>
                  </w:ins>
                </w:p>
              </w:tc>
              <w:tc>
                <w:tcPr>
                  <w:tcW w:w="1800" w:type="dxa"/>
                </w:tcPr>
                <w:p w14:paraId="544E99DA" w14:textId="77777777" w:rsidR="00D23F9D" w:rsidRPr="00684C69" w:rsidRDefault="00D23F9D" w:rsidP="00D23F9D">
                  <w:pPr>
                    <w:pStyle w:val="TAL"/>
                    <w:ind w:left="72" w:right="72"/>
                    <w:jc w:val="center"/>
                    <w:rPr>
                      <w:ins w:id="190" w:author="Trakinat, Jean" w:date="2025-11-20T10:38:00Z" w16du:dateUtc="2025-11-20T15:38:00Z"/>
                    </w:rPr>
                  </w:pPr>
                  <w:ins w:id="191" w:author="Trakinat, Jean" w:date="2025-11-20T10:40:00Z" w16du:dateUtc="2025-11-20T15:40:00Z">
                    <w:r>
                      <w:t>Clause 5.3</w:t>
                    </w:r>
                  </w:ins>
                </w:p>
              </w:tc>
              <w:tc>
                <w:tcPr>
                  <w:tcW w:w="2391" w:type="dxa"/>
                </w:tcPr>
                <w:p w14:paraId="66713275" w14:textId="77777777" w:rsidR="00D23F9D" w:rsidRPr="007C115E" w:rsidRDefault="00D23F9D" w:rsidP="008C3DD1">
                  <w:pPr>
                    <w:pStyle w:val="TAL"/>
                    <w:ind w:left="360" w:right="432"/>
                    <w:jc w:val="center"/>
                    <w:rPr>
                      <w:ins w:id="192" w:author="Trakinat, Jean" w:date="2025-11-20T10:38:00Z" w16du:dateUtc="2025-11-20T15:38:00Z"/>
                      <w:highlight w:val="yellow"/>
                    </w:rPr>
                  </w:pPr>
                  <w:ins w:id="193" w:author="Trakinat, Jean" w:date="2025-11-20T10:41:00Z" w16du:dateUtc="2025-11-20T15:41:00Z">
                    <w:r>
                      <w:rPr>
                        <w:highlight w:val="yellow"/>
                      </w:rPr>
                      <w:t>There was a proposal to merge/include this requirement with CPR Y.1.1-1-2</w:t>
                    </w:r>
                  </w:ins>
                </w:p>
              </w:tc>
            </w:tr>
            <w:tr w:rsidR="00D23F9D" w:rsidRPr="00457CAE" w14:paraId="73943E0C" w14:textId="77777777" w:rsidTr="008C3DD1">
              <w:trPr>
                <w:ins w:id="194" w:author="Trakinat, Jean" w:date="2025-11-20T10:44:00Z" w16du:dateUtc="2025-11-20T15:44:00Z"/>
              </w:trPr>
              <w:tc>
                <w:tcPr>
                  <w:tcW w:w="2160" w:type="dxa"/>
                </w:tcPr>
                <w:p w14:paraId="4C3C7B4C" w14:textId="77777777" w:rsidR="00D23F9D" w:rsidRPr="002802C0" w:rsidRDefault="00D23F9D" w:rsidP="008C3DD1">
                  <w:pPr>
                    <w:pStyle w:val="TAC"/>
                    <w:ind w:left="360" w:right="742"/>
                    <w:rPr>
                      <w:ins w:id="195" w:author="Trakinat, Jean" w:date="2025-11-20T10:44:00Z" w16du:dateUtc="2025-11-20T15:44:00Z"/>
                    </w:rPr>
                  </w:pPr>
                  <w:ins w:id="196" w:author="Trakinat, Jean" w:date="2025-11-20T10:45:00Z" w16du:dateUtc="2025-11-20T15:45:00Z">
                    <w:r>
                      <w:t>Y.1.1-1-5</w:t>
                    </w:r>
                  </w:ins>
                </w:p>
              </w:tc>
              <w:tc>
                <w:tcPr>
                  <w:tcW w:w="4030" w:type="dxa"/>
                </w:tcPr>
                <w:p w14:paraId="4752E7E1" w14:textId="77777777" w:rsidR="00D23F9D" w:rsidRPr="00FE4F4B" w:rsidRDefault="00D23F9D" w:rsidP="008C3DD1">
                  <w:pPr>
                    <w:pStyle w:val="TAL"/>
                    <w:ind w:left="52" w:right="612"/>
                    <w:rPr>
                      <w:ins w:id="197" w:author="Trakinat, Jean" w:date="2025-11-20T10:45:00Z" w16du:dateUtc="2025-11-20T15:45:00Z"/>
                      <w:highlight w:val="green"/>
                      <w:rPrChange w:id="198" w:author="Trakinat, Jean" w:date="2025-11-20T10:46:00Z" w16du:dateUtc="2025-11-20T15:46:00Z">
                        <w:rPr>
                          <w:ins w:id="199" w:author="Trakinat, Jean" w:date="2025-11-20T10:45:00Z" w16du:dateUtc="2025-11-20T15:45:00Z"/>
                        </w:rPr>
                      </w:rPrChange>
                    </w:rPr>
                  </w:pPr>
                  <w:ins w:id="200" w:author="Trakinat, Jean" w:date="2025-11-20T10:45:00Z" w16du:dateUtc="2025-11-20T15:45:00Z">
                    <w:r w:rsidRPr="00FE4F4B">
                      <w:rPr>
                        <w:highlight w:val="green"/>
                        <w:rPrChange w:id="201" w:author="Trakinat, Jean" w:date="2025-11-20T10:46:00Z" w16du:dateUtc="2025-11-20T15:46:00Z">
                          <w:rPr/>
                        </w:rPrChange>
                      </w:rPr>
                      <w:t xml:space="preserve">Requirements in TS 22.261 clause 5.1.2.2, related to inter-RAT capabilities not to be supported by 5GS, shall apply similarly to 6G System with the following modification: </w:t>
                    </w:r>
                  </w:ins>
                </w:p>
                <w:p w14:paraId="52967156" w14:textId="77777777" w:rsidR="00D23F9D" w:rsidRPr="00FE4F4B" w:rsidRDefault="00D23F9D" w:rsidP="008C3DD1">
                  <w:pPr>
                    <w:pStyle w:val="TAL"/>
                    <w:ind w:left="52" w:right="612"/>
                    <w:rPr>
                      <w:ins w:id="202" w:author="Trakinat, Jean" w:date="2025-11-20T10:45:00Z" w16du:dateUtc="2025-11-20T15:45:00Z"/>
                      <w:highlight w:val="green"/>
                      <w:rPrChange w:id="203" w:author="Trakinat, Jean" w:date="2025-11-20T10:46:00Z" w16du:dateUtc="2025-11-20T15:46:00Z">
                        <w:rPr>
                          <w:ins w:id="204" w:author="Trakinat, Jean" w:date="2025-11-20T10:45:00Z" w16du:dateUtc="2025-11-20T15:45:00Z"/>
                        </w:rPr>
                      </w:rPrChange>
                    </w:rPr>
                  </w:pPr>
                  <w:ins w:id="205" w:author="Trakinat, Jean" w:date="2025-11-20T10:45:00Z" w16du:dateUtc="2025-11-20T15:45:00Z">
                    <w:r w:rsidRPr="00FE4F4B">
                      <w:rPr>
                        <w:highlight w:val="green"/>
                        <w:rPrChange w:id="206" w:author="Trakinat, Jean" w:date="2025-11-20T10:46:00Z" w16du:dateUtc="2025-11-20T15:46:00Z">
                          <w:rPr/>
                        </w:rPrChange>
                      </w:rPr>
                      <w:t>-</w:t>
                    </w:r>
                    <w:r w:rsidRPr="00FE4F4B">
                      <w:rPr>
                        <w:highlight w:val="green"/>
                        <w:rPrChange w:id="207" w:author="Trakinat, Jean" w:date="2025-11-20T10:46:00Z" w16du:dateUtc="2025-11-20T15:46:00Z">
                          <w:rPr/>
                        </w:rPrChange>
                      </w:rPr>
                      <w:tab/>
                      <w:t>voice service continuity from the radio access network of the 6G system to UTRAN CS shall not be supported.</w:t>
                    </w:r>
                  </w:ins>
                </w:p>
                <w:p w14:paraId="7086DED5" w14:textId="34303D56" w:rsidR="00D23F9D" w:rsidRPr="00613E06" w:rsidRDefault="00D23F9D" w:rsidP="008C3DD1">
                  <w:pPr>
                    <w:pStyle w:val="TAL"/>
                    <w:ind w:left="52" w:right="612"/>
                    <w:rPr>
                      <w:ins w:id="208" w:author="Trakinat, Jean" w:date="2025-11-20T10:44:00Z" w16du:dateUtc="2025-11-20T15:44:00Z"/>
                      <w:highlight w:val="yellow"/>
                    </w:rPr>
                  </w:pPr>
                  <w:ins w:id="209" w:author="Trakinat, Jean" w:date="2025-11-20T10:45:00Z" w16du:dateUtc="2025-11-20T15:45:00Z">
                    <w:r w:rsidRPr="00FE4F4B">
                      <w:rPr>
                        <w:highlight w:val="green"/>
                        <w:rPrChange w:id="210" w:author="Trakinat, Jean" w:date="2025-11-20T10:46:00Z" w16du:dateUtc="2025-11-20T15:46:00Z">
                          <w:rPr/>
                        </w:rPrChange>
                      </w:rPr>
                      <w:t>NOTE 2:</w:t>
                    </w:r>
                  </w:ins>
                  <w:ins w:id="211" w:author="Trakinat, Jean" w:date="2025-11-20T11:11:00Z" w16du:dateUtc="2025-11-20T16:11:00Z">
                    <w:r w:rsidR="00FF1F31">
                      <w:rPr>
                        <w:highlight w:val="green"/>
                      </w:rPr>
                      <w:t xml:space="preserve"> </w:t>
                    </w:r>
                  </w:ins>
                  <w:ins w:id="212" w:author="Trakinat, Jean" w:date="2025-11-20T10:45:00Z" w16du:dateUtc="2025-11-20T15:45:00Z">
                    <w:r w:rsidRPr="00FE4F4B">
                      <w:rPr>
                        <w:highlight w:val="green"/>
                        <w:rPrChange w:id="213" w:author="Trakinat, Jean" w:date="2025-11-20T10:46:00Z" w16du:dateUtc="2025-11-20T15:46:00Z">
                          <w:rPr/>
                        </w:rPrChange>
                      </w:rPr>
                      <w:t>Terms referring to 5G (e.g. “the 5G system”, “NG RAN”) should be implicitly replaced by the corresponding terms for 6G (e.g. “6G system”, “radio access network of the 6G system”) in those requirements.</w:t>
                    </w:r>
                  </w:ins>
                </w:p>
              </w:tc>
              <w:tc>
                <w:tcPr>
                  <w:tcW w:w="1800" w:type="dxa"/>
                </w:tcPr>
                <w:p w14:paraId="011F957B" w14:textId="77777777" w:rsidR="00D23F9D" w:rsidRPr="002802C0" w:rsidRDefault="00D23F9D" w:rsidP="00D23F9D">
                  <w:pPr>
                    <w:pStyle w:val="TAL"/>
                    <w:ind w:left="72" w:right="72"/>
                    <w:jc w:val="center"/>
                    <w:rPr>
                      <w:ins w:id="214" w:author="Trakinat, Jean" w:date="2025-11-20T10:44:00Z" w16du:dateUtc="2025-11-20T15:44:00Z"/>
                    </w:rPr>
                  </w:pPr>
                  <w:ins w:id="215" w:author="Trakinat, Jean" w:date="2025-11-20T10:45:00Z" w16du:dateUtc="2025-11-20T15:45:00Z">
                    <w:r>
                      <w:t xml:space="preserve">Clause </w:t>
                    </w:r>
                  </w:ins>
                  <w:ins w:id="216" w:author="Trakinat, Jean" w:date="2025-11-20T10:46:00Z" w16du:dateUtc="2025-11-20T15:46:00Z">
                    <w:r>
                      <w:t>5.2</w:t>
                    </w:r>
                  </w:ins>
                </w:p>
              </w:tc>
              <w:tc>
                <w:tcPr>
                  <w:tcW w:w="2391" w:type="dxa"/>
                </w:tcPr>
                <w:p w14:paraId="33B64C27" w14:textId="77777777" w:rsidR="00D23F9D" w:rsidRPr="007C115E" w:rsidRDefault="00D23F9D" w:rsidP="008C3DD1">
                  <w:pPr>
                    <w:pStyle w:val="TAL"/>
                    <w:ind w:left="360" w:right="432"/>
                    <w:jc w:val="center"/>
                    <w:rPr>
                      <w:ins w:id="217" w:author="Trakinat, Jean" w:date="2025-11-20T10:44:00Z" w16du:dateUtc="2025-11-20T15:44:00Z"/>
                      <w:highlight w:val="yellow"/>
                    </w:rPr>
                  </w:pPr>
                  <w:ins w:id="218" w:author="Trakinat, Jean" w:date="2025-11-20T10:46:00Z" w16du:dateUtc="2025-11-20T15:46:00Z">
                    <w:r>
                      <w:rPr>
                        <w:highlight w:val="yellow"/>
                      </w:rPr>
                      <w:t>There was a comment that the NOTE” may need to be revised as TSG RAN is using “6GR”.</w:t>
                    </w:r>
                  </w:ins>
                </w:p>
              </w:tc>
            </w:tr>
            <w:tr w:rsidR="00E32F95" w:rsidRPr="00E07300" w14:paraId="7D86AEF6" w14:textId="77777777" w:rsidTr="00D23F9D">
              <w:tc>
                <w:tcPr>
                  <w:tcW w:w="2160" w:type="dxa"/>
                </w:tcPr>
                <w:p w14:paraId="5D9B6CC6" w14:textId="6CF86F7A" w:rsidR="00E32F95" w:rsidRPr="00FE04D6" w:rsidRDefault="00E32F95" w:rsidP="000E0A06">
                  <w:pPr>
                    <w:pStyle w:val="TAC"/>
                    <w:ind w:left="360" w:right="742"/>
                  </w:pPr>
                  <w:del w:id="219" w:author="Trakinat, Jean" w:date="2025-11-20T10:32:00Z" w16du:dateUtc="2025-11-20T15:32:00Z">
                    <w:r w:rsidDel="00AC3792">
                      <w:delText>Y.1.1-1-1</w:delText>
                    </w:r>
                  </w:del>
                </w:p>
              </w:tc>
              <w:tc>
                <w:tcPr>
                  <w:tcW w:w="4030" w:type="dxa"/>
                </w:tcPr>
                <w:p w14:paraId="2EA8D69A" w14:textId="43FE03DC" w:rsidR="00E32F95" w:rsidDel="00AC3792" w:rsidRDefault="00E32F95" w:rsidP="00D23F9D">
                  <w:pPr>
                    <w:pStyle w:val="TAL"/>
                    <w:ind w:left="52" w:right="612"/>
                    <w:rPr>
                      <w:del w:id="220" w:author="Trakinat, Jean" w:date="2025-11-20T10:32:00Z" w16du:dateUtc="2025-11-20T15:32:00Z"/>
                      <w:rFonts w:eastAsia="Calibri"/>
                    </w:rPr>
                  </w:pPr>
                  <w:del w:id="221" w:author="Trakinat, Jean" w:date="2025-11-20T10:32:00Z" w16du:dateUtc="2025-11-20T15:32:00Z">
                    <w:r w:rsidRPr="004E0A37" w:rsidDel="00AC3792">
                      <w:rPr>
                        <w:highlight w:val="yellow"/>
                      </w:rPr>
                      <w:delText xml:space="preserve">The 6G system shall support new 6G services and capabilities and existing 5G services and system requirements, unless explicitly identified. This includes requirements in [14] clause 5.1.2.2, related to inter-RAT capabilities not to be supported by 5GS, apply </w:delText>
                    </w:r>
                    <w:r w:rsidRPr="004E0A37" w:rsidDel="00AC3792">
                      <w:rPr>
                        <w:highlight w:val="yellow"/>
                      </w:rPr>
                      <w:lastRenderedPageBreak/>
                      <w:delText>similarly to 6GS with the following modification: -</w:delText>
                    </w:r>
                    <w:r w:rsidRPr="004E0A37" w:rsidDel="00AC3792">
                      <w:rPr>
                        <w:highlight w:val="yellow"/>
                      </w:rPr>
                      <w:tab/>
                      <w:delText>voice service continuity from the radio access network of the 6G system to UTRAN CS shall not be supported.</w:delText>
                    </w:r>
                    <w:r w:rsidRPr="00540171" w:rsidDel="00AC3792">
                      <w:rPr>
                        <w:rFonts w:eastAsia="Calibri"/>
                      </w:rPr>
                      <w:delText xml:space="preserve"> </w:delText>
                    </w:r>
                  </w:del>
                </w:p>
                <w:p w14:paraId="1E3D904A" w14:textId="02E6D7FB" w:rsidR="00E32F95" w:rsidRPr="00E07300" w:rsidRDefault="00E32F95" w:rsidP="00D23F9D">
                  <w:pPr>
                    <w:pStyle w:val="TAL"/>
                    <w:ind w:left="52" w:right="612"/>
                  </w:pPr>
                  <w:del w:id="222" w:author="Trakinat, Jean" w:date="2025-11-20T10:32:00Z" w16du:dateUtc="2025-11-20T15:32:00Z">
                    <w:r w:rsidRPr="00540171" w:rsidDel="00AC3792">
                      <w:rPr>
                        <w:rFonts w:eastAsia="Calibri"/>
                      </w:rPr>
                      <w:delText>NOTE:</w:delText>
                    </w:r>
                    <w:r w:rsidRPr="00540171" w:rsidDel="00AC3792">
                      <w:rPr>
                        <w:rFonts w:eastAsia="Calibri"/>
                      </w:rPr>
                      <w:tab/>
                      <w:delText>Terms referring to 5G (e.g. “the 5G system”, “NG RAN”) should be implicitly replaced by the corresponding terms for 6G (e.g. “6G system”, “radio access network of the 6G system”) in requirements in Table Y.1.1-1</w:delText>
                    </w:r>
                  </w:del>
                </w:p>
              </w:tc>
              <w:tc>
                <w:tcPr>
                  <w:tcW w:w="1800" w:type="dxa"/>
                </w:tcPr>
                <w:p w14:paraId="3AD51F28" w14:textId="01DDDBBB" w:rsidR="00E32F95" w:rsidDel="00AC3792" w:rsidRDefault="00E32F95" w:rsidP="00D23F9D">
                  <w:pPr>
                    <w:pStyle w:val="TAL"/>
                    <w:ind w:left="72" w:right="72"/>
                    <w:jc w:val="center"/>
                    <w:rPr>
                      <w:del w:id="223" w:author="Trakinat, Jean" w:date="2025-11-20T10:32:00Z" w16du:dateUtc="2025-11-20T15:32:00Z"/>
                    </w:rPr>
                  </w:pPr>
                  <w:del w:id="224" w:author="Trakinat, Jean" w:date="2025-11-20T10:32:00Z" w16du:dateUtc="2025-11-20T15:32:00Z">
                    <w:r w:rsidRPr="00FA7E6E" w:rsidDel="00AC3792">
                      <w:lastRenderedPageBreak/>
                      <w:delText>Clause 5.1</w:delText>
                    </w:r>
                  </w:del>
                </w:p>
                <w:p w14:paraId="1D1904D2" w14:textId="2D48DE48" w:rsidR="00E32F95" w:rsidDel="00AC3792" w:rsidRDefault="00E32F95" w:rsidP="00D23F9D">
                  <w:pPr>
                    <w:pStyle w:val="TAL"/>
                    <w:ind w:left="72" w:right="72"/>
                    <w:jc w:val="center"/>
                    <w:rPr>
                      <w:del w:id="225" w:author="Trakinat, Jean" w:date="2025-11-20T10:32:00Z" w16du:dateUtc="2025-11-20T15:32:00Z"/>
                    </w:rPr>
                  </w:pPr>
                  <w:del w:id="226" w:author="Trakinat, Jean" w:date="2025-11-20T10:32:00Z" w16du:dateUtc="2025-11-20T15:32:00Z">
                    <w:r w:rsidDel="00AC3792">
                      <w:delText>Clause 5.2</w:delText>
                    </w:r>
                  </w:del>
                </w:p>
                <w:p w14:paraId="63DAA41C" w14:textId="714E2AD9" w:rsidR="00E32F95" w:rsidRPr="00E34EA5" w:rsidDel="00AC3792" w:rsidRDefault="00E32F95" w:rsidP="00D23F9D">
                  <w:pPr>
                    <w:pStyle w:val="TAL"/>
                    <w:ind w:left="72" w:right="72"/>
                    <w:jc w:val="center"/>
                    <w:rPr>
                      <w:del w:id="227" w:author="Trakinat, Jean" w:date="2025-11-20T10:32:00Z" w16du:dateUtc="2025-11-20T15:32:00Z"/>
                      <w:color w:val="FF0000"/>
                    </w:rPr>
                  </w:pPr>
                  <w:del w:id="228" w:author="Trakinat, Jean" w:date="2025-11-20T10:32:00Z" w16du:dateUtc="2025-11-20T15:32:00Z">
                    <w:r w:rsidRPr="00E34EA5" w:rsidDel="00AC3792">
                      <w:rPr>
                        <w:color w:val="FF0000"/>
                      </w:rPr>
                      <w:delText>PR 5.5.10.2-1</w:delText>
                    </w:r>
                  </w:del>
                </w:p>
                <w:p w14:paraId="55D6AC60" w14:textId="3D68D96F" w:rsidR="00E32F95" w:rsidRPr="00E34EA5" w:rsidDel="00AC3792" w:rsidRDefault="00E32F95" w:rsidP="00D23F9D">
                  <w:pPr>
                    <w:pStyle w:val="TAL"/>
                    <w:ind w:left="72" w:right="72"/>
                    <w:jc w:val="center"/>
                    <w:rPr>
                      <w:del w:id="229" w:author="Trakinat, Jean" w:date="2025-11-20T10:32:00Z" w16du:dateUtc="2025-11-20T15:32:00Z"/>
                      <w:color w:val="FF0000"/>
                    </w:rPr>
                  </w:pPr>
                  <w:del w:id="230" w:author="Trakinat, Jean" w:date="2025-11-20T10:32:00Z" w16du:dateUtc="2025-11-20T15:32:00Z">
                    <w:r w:rsidRPr="00E34EA5" w:rsidDel="00AC3792">
                      <w:rPr>
                        <w:color w:val="FF0000"/>
                      </w:rPr>
                      <w:delText>PR 5.7.4.2-1</w:delText>
                    </w:r>
                  </w:del>
                </w:p>
                <w:p w14:paraId="279FAF6D" w14:textId="5B14B14D" w:rsidR="00E32F95" w:rsidRPr="00E34EA5" w:rsidDel="00AC3792" w:rsidRDefault="00E32F95" w:rsidP="00D23F9D">
                  <w:pPr>
                    <w:pStyle w:val="TAL"/>
                    <w:ind w:left="72" w:right="72"/>
                    <w:jc w:val="center"/>
                    <w:rPr>
                      <w:del w:id="231" w:author="Trakinat, Jean" w:date="2025-11-20T10:32:00Z" w16du:dateUtc="2025-11-20T15:32:00Z"/>
                      <w:color w:val="FF0000"/>
                    </w:rPr>
                  </w:pPr>
                  <w:del w:id="232" w:author="Trakinat, Jean" w:date="2025-11-20T10:32:00Z" w16du:dateUtc="2025-11-20T15:32:00Z">
                    <w:r w:rsidRPr="00E34EA5" w:rsidDel="00AC3792">
                      <w:rPr>
                        <w:color w:val="FF0000"/>
                      </w:rPr>
                      <w:delText>PR 5.7.6.2-1</w:delText>
                    </w:r>
                  </w:del>
                </w:p>
                <w:p w14:paraId="3419A631" w14:textId="6B4CA5BB" w:rsidR="00E32F95" w:rsidRPr="00E34EA5" w:rsidDel="00AC3792" w:rsidRDefault="00E32F95" w:rsidP="00D23F9D">
                  <w:pPr>
                    <w:pStyle w:val="TAL"/>
                    <w:ind w:left="72" w:right="72"/>
                    <w:jc w:val="center"/>
                    <w:rPr>
                      <w:del w:id="233" w:author="Trakinat, Jean" w:date="2025-11-20T10:32:00Z" w16du:dateUtc="2025-11-20T15:32:00Z"/>
                      <w:color w:val="FF0000"/>
                    </w:rPr>
                  </w:pPr>
                  <w:del w:id="234" w:author="Trakinat, Jean" w:date="2025-11-20T10:32:00Z" w16du:dateUtc="2025-11-20T15:32:00Z">
                    <w:r w:rsidRPr="00E34EA5" w:rsidDel="00AC3792">
                      <w:rPr>
                        <w:color w:val="FF0000"/>
                      </w:rPr>
                      <w:delText>PR 5.9.1.3-1</w:delText>
                    </w:r>
                  </w:del>
                </w:p>
                <w:p w14:paraId="5709651D" w14:textId="77777777" w:rsidR="00E32F95" w:rsidRDefault="00E32F95" w:rsidP="00D23F9D">
                  <w:pPr>
                    <w:pStyle w:val="TAL"/>
                    <w:ind w:left="72" w:right="72"/>
                    <w:jc w:val="center"/>
                  </w:pPr>
                </w:p>
              </w:tc>
              <w:tc>
                <w:tcPr>
                  <w:tcW w:w="2391" w:type="dxa"/>
                </w:tcPr>
                <w:p w14:paraId="1E78F609" w14:textId="7EC19460" w:rsidR="00E32F95" w:rsidDel="00AC3792" w:rsidRDefault="00E32F95" w:rsidP="00D23F9D">
                  <w:pPr>
                    <w:pStyle w:val="TAL"/>
                    <w:ind w:left="360" w:right="432"/>
                    <w:jc w:val="center"/>
                    <w:rPr>
                      <w:del w:id="235" w:author="Trakinat, Jean" w:date="2025-11-20T10:32:00Z" w16du:dateUtc="2025-11-20T15:32:00Z"/>
                      <w:color w:val="FF0000"/>
                    </w:rPr>
                  </w:pPr>
                  <w:del w:id="236" w:author="Trakinat, Jean" w:date="2025-11-20T10:32:00Z" w16du:dateUtc="2025-11-20T15:32:00Z">
                    <w:r w:rsidRPr="00985920" w:rsidDel="00AC3792">
                      <w:rPr>
                        <w:color w:val="FF0000"/>
                      </w:rPr>
                      <w:delText xml:space="preserve">The following four PRs “should be” implicitly included in Y.1.1-1 and not needed to be identified </w:delText>
                    </w:r>
                    <w:r w:rsidRPr="00985920" w:rsidDel="00AC3792">
                      <w:rPr>
                        <w:color w:val="FF0000"/>
                      </w:rPr>
                      <w:lastRenderedPageBreak/>
                      <w:delText>separately.</w:delText>
                    </w:r>
                  </w:del>
                </w:p>
                <w:p w14:paraId="21836B59" w14:textId="63661FF5" w:rsidR="00E32F95" w:rsidDel="00AC3792" w:rsidRDefault="00E32F95" w:rsidP="00D23F9D">
                  <w:pPr>
                    <w:pStyle w:val="TAL"/>
                    <w:ind w:left="360" w:right="432"/>
                    <w:jc w:val="center"/>
                    <w:rPr>
                      <w:del w:id="237" w:author="Trakinat, Jean" w:date="2025-11-20T10:32:00Z" w16du:dateUtc="2025-11-20T15:32:00Z"/>
                      <w:color w:val="FF0000"/>
                    </w:rPr>
                  </w:pPr>
                </w:p>
                <w:p w14:paraId="49B9F206" w14:textId="5FE4E839" w:rsidR="00E32F95" w:rsidRPr="00E07300" w:rsidRDefault="00E32F95" w:rsidP="00D23F9D">
                  <w:pPr>
                    <w:pStyle w:val="TAL"/>
                    <w:ind w:left="360" w:right="432"/>
                    <w:jc w:val="center"/>
                  </w:pPr>
                  <w:del w:id="238" w:author="Trakinat, Jean" w:date="2025-11-20T10:32:00Z" w16du:dateUtc="2025-11-20T15:32:00Z">
                    <w:r w:rsidRPr="007C115E" w:rsidDel="00AC3792">
                      <w:rPr>
                        <w:highlight w:val="yellow"/>
                      </w:rPr>
                      <w:delText>Proposed to be changed by S1-254096</w:delText>
                    </w:r>
                  </w:del>
                </w:p>
              </w:tc>
            </w:tr>
            <w:tr w:rsidR="00E32F95" w:rsidRPr="00457CAE" w14:paraId="4C5F9DFD" w14:textId="77777777" w:rsidTr="00D23F9D">
              <w:tc>
                <w:tcPr>
                  <w:tcW w:w="2160" w:type="dxa"/>
                </w:tcPr>
                <w:p w14:paraId="32F30AF4" w14:textId="1D2B4DE4" w:rsidR="00E32F95" w:rsidRPr="00FE04D6" w:rsidRDefault="00E32F95" w:rsidP="000E0A06">
                  <w:pPr>
                    <w:pStyle w:val="TAC"/>
                    <w:ind w:left="360" w:right="742"/>
                  </w:pPr>
                  <w:del w:id="239" w:author="Trakinat, Jean" w:date="2025-11-20T10:32:00Z" w16du:dateUtc="2025-11-20T15:32:00Z">
                    <w:r w:rsidDel="00AC3792">
                      <w:lastRenderedPageBreak/>
                      <w:delText>Y.1.1-1-1</w:delText>
                    </w:r>
                  </w:del>
                </w:p>
              </w:tc>
              <w:tc>
                <w:tcPr>
                  <w:tcW w:w="4030" w:type="dxa"/>
                </w:tcPr>
                <w:p w14:paraId="30F80896" w14:textId="47658850" w:rsidR="00E32F95" w:rsidRPr="00E07300" w:rsidRDefault="00E32F95" w:rsidP="00D23F9D">
                  <w:pPr>
                    <w:pStyle w:val="TAL"/>
                    <w:ind w:left="52" w:right="612"/>
                  </w:pPr>
                  <w:del w:id="240" w:author="Trakinat, Jean" w:date="2025-11-20T10:32:00Z" w16du:dateUtc="2025-11-20T15:32:00Z">
                    <w:r w:rsidRPr="004E0A37" w:rsidDel="00AC3792">
                      <w:rPr>
                        <w:highlight w:val="yellow"/>
                      </w:rPr>
                      <w:delText>The 6G system shall support new 6G services and capabilities and existing 5G services and system requirements, unless explicitly identified. This includes requirements in [14] clause 5.1.2.2, related to inter-RAT capabilities not to be supported by 5GS, apply similarly to 6GS with the following modification: -</w:delText>
                    </w:r>
                    <w:r w:rsidRPr="004E0A37" w:rsidDel="00AC3792">
                      <w:rPr>
                        <w:highlight w:val="yellow"/>
                      </w:rPr>
                      <w:tab/>
                      <w:delText>voice service continuity from the radio access network of the 6G system to UTRAN CS shall not be supported.</w:delText>
                    </w:r>
                  </w:del>
                </w:p>
              </w:tc>
              <w:tc>
                <w:tcPr>
                  <w:tcW w:w="1800" w:type="dxa"/>
                </w:tcPr>
                <w:p w14:paraId="366E2315" w14:textId="3A6069E9" w:rsidR="00E32F95" w:rsidDel="00AC3792" w:rsidRDefault="00E32F95" w:rsidP="00D23F9D">
                  <w:pPr>
                    <w:pStyle w:val="TAL"/>
                    <w:ind w:left="72" w:right="72"/>
                    <w:jc w:val="center"/>
                    <w:rPr>
                      <w:del w:id="241" w:author="Trakinat, Jean" w:date="2025-11-20T10:32:00Z" w16du:dateUtc="2025-11-20T15:32:00Z"/>
                    </w:rPr>
                  </w:pPr>
                  <w:del w:id="242" w:author="Trakinat, Jean" w:date="2025-11-20T10:32:00Z" w16du:dateUtc="2025-11-20T15:32:00Z">
                    <w:r w:rsidRPr="00FA7E6E" w:rsidDel="00AC3792">
                      <w:delText>Clause 5.1</w:delText>
                    </w:r>
                  </w:del>
                </w:p>
                <w:p w14:paraId="3A44A622" w14:textId="6A4248D1" w:rsidR="00E32F95" w:rsidDel="00AC3792" w:rsidRDefault="00E32F95" w:rsidP="00D23F9D">
                  <w:pPr>
                    <w:pStyle w:val="TAL"/>
                    <w:ind w:left="72" w:right="72"/>
                    <w:jc w:val="center"/>
                    <w:rPr>
                      <w:del w:id="243" w:author="Trakinat, Jean" w:date="2025-11-20T10:32:00Z" w16du:dateUtc="2025-11-20T15:32:00Z"/>
                    </w:rPr>
                  </w:pPr>
                  <w:del w:id="244" w:author="Trakinat, Jean" w:date="2025-11-20T10:32:00Z" w16du:dateUtc="2025-11-20T15:32:00Z">
                    <w:r w:rsidDel="00AC3792">
                      <w:delText>Clause 5.2</w:delText>
                    </w:r>
                  </w:del>
                </w:p>
                <w:p w14:paraId="76A64775" w14:textId="1EB32D67" w:rsidR="00E32F95" w:rsidRPr="00E34EA5" w:rsidDel="00AC3792" w:rsidRDefault="00E32F95" w:rsidP="00D23F9D">
                  <w:pPr>
                    <w:pStyle w:val="TAL"/>
                    <w:ind w:left="72" w:right="72"/>
                    <w:jc w:val="center"/>
                    <w:rPr>
                      <w:del w:id="245" w:author="Trakinat, Jean" w:date="2025-11-20T10:32:00Z" w16du:dateUtc="2025-11-20T15:32:00Z"/>
                      <w:color w:val="FF0000"/>
                    </w:rPr>
                  </w:pPr>
                  <w:del w:id="246" w:author="Trakinat, Jean" w:date="2025-11-20T10:32:00Z" w16du:dateUtc="2025-11-20T15:32:00Z">
                    <w:r w:rsidRPr="00E34EA5" w:rsidDel="00AC3792">
                      <w:rPr>
                        <w:color w:val="FF0000"/>
                      </w:rPr>
                      <w:delText>PR 5.5.10.2-1</w:delText>
                    </w:r>
                  </w:del>
                </w:p>
                <w:p w14:paraId="64103CED" w14:textId="19015EDB" w:rsidR="00E32F95" w:rsidRPr="00E34EA5" w:rsidDel="00AC3792" w:rsidRDefault="00E32F95" w:rsidP="00D23F9D">
                  <w:pPr>
                    <w:pStyle w:val="TAL"/>
                    <w:ind w:left="72" w:right="72"/>
                    <w:jc w:val="center"/>
                    <w:rPr>
                      <w:del w:id="247" w:author="Trakinat, Jean" w:date="2025-11-20T10:32:00Z" w16du:dateUtc="2025-11-20T15:32:00Z"/>
                      <w:color w:val="FF0000"/>
                    </w:rPr>
                  </w:pPr>
                  <w:del w:id="248" w:author="Trakinat, Jean" w:date="2025-11-20T10:32:00Z" w16du:dateUtc="2025-11-20T15:32:00Z">
                    <w:r w:rsidRPr="00E34EA5" w:rsidDel="00AC3792">
                      <w:rPr>
                        <w:color w:val="FF0000"/>
                      </w:rPr>
                      <w:delText>PR 5.7.4.2-1</w:delText>
                    </w:r>
                  </w:del>
                </w:p>
                <w:p w14:paraId="5DFE3FD0" w14:textId="03F09CE2" w:rsidR="00E32F95" w:rsidRPr="00E34EA5" w:rsidDel="00AC3792" w:rsidRDefault="00E32F95" w:rsidP="00D23F9D">
                  <w:pPr>
                    <w:pStyle w:val="TAL"/>
                    <w:ind w:left="72" w:right="72"/>
                    <w:jc w:val="center"/>
                    <w:rPr>
                      <w:del w:id="249" w:author="Trakinat, Jean" w:date="2025-11-20T10:32:00Z" w16du:dateUtc="2025-11-20T15:32:00Z"/>
                      <w:color w:val="FF0000"/>
                    </w:rPr>
                  </w:pPr>
                  <w:del w:id="250" w:author="Trakinat, Jean" w:date="2025-11-20T10:32:00Z" w16du:dateUtc="2025-11-20T15:32:00Z">
                    <w:r w:rsidRPr="00E34EA5" w:rsidDel="00AC3792">
                      <w:rPr>
                        <w:color w:val="FF0000"/>
                      </w:rPr>
                      <w:delText>PR 5.7.6.2-1</w:delText>
                    </w:r>
                  </w:del>
                </w:p>
                <w:p w14:paraId="7DE30818" w14:textId="04763F42" w:rsidR="00E32F95" w:rsidRPr="00E34EA5" w:rsidDel="00AC3792" w:rsidRDefault="00E32F95" w:rsidP="00D23F9D">
                  <w:pPr>
                    <w:pStyle w:val="TAL"/>
                    <w:ind w:left="72" w:right="72"/>
                    <w:jc w:val="center"/>
                    <w:rPr>
                      <w:del w:id="251" w:author="Trakinat, Jean" w:date="2025-11-20T10:32:00Z" w16du:dateUtc="2025-11-20T15:32:00Z"/>
                      <w:color w:val="FF0000"/>
                    </w:rPr>
                  </w:pPr>
                  <w:del w:id="252" w:author="Trakinat, Jean" w:date="2025-11-20T10:32:00Z" w16du:dateUtc="2025-11-20T15:32:00Z">
                    <w:r w:rsidRPr="00E34EA5" w:rsidDel="00AC3792">
                      <w:rPr>
                        <w:color w:val="FF0000"/>
                      </w:rPr>
                      <w:delText>PR 5.9.1.3-1</w:delText>
                    </w:r>
                  </w:del>
                </w:p>
                <w:p w14:paraId="09BA7263" w14:textId="77777777" w:rsidR="00E32F95" w:rsidRDefault="00E32F95" w:rsidP="00D23F9D">
                  <w:pPr>
                    <w:pStyle w:val="TAL"/>
                    <w:ind w:left="72" w:right="72"/>
                    <w:jc w:val="center"/>
                  </w:pPr>
                </w:p>
              </w:tc>
              <w:tc>
                <w:tcPr>
                  <w:tcW w:w="2391" w:type="dxa"/>
                </w:tcPr>
                <w:p w14:paraId="50C30892" w14:textId="647B08FD" w:rsidR="00E32F95" w:rsidDel="00AC3792" w:rsidRDefault="00E32F95" w:rsidP="00D23F9D">
                  <w:pPr>
                    <w:pStyle w:val="TAL"/>
                    <w:ind w:left="360" w:right="432"/>
                    <w:jc w:val="center"/>
                    <w:rPr>
                      <w:del w:id="253" w:author="Trakinat, Jean" w:date="2025-11-20T10:32:00Z" w16du:dateUtc="2025-11-20T15:32:00Z"/>
                      <w:color w:val="FF0000"/>
                    </w:rPr>
                  </w:pPr>
                  <w:del w:id="254" w:author="Trakinat, Jean" w:date="2025-11-20T10:32:00Z" w16du:dateUtc="2025-11-20T15:32:00Z">
                    <w:r w:rsidRPr="00985920" w:rsidDel="00AC3792">
                      <w:rPr>
                        <w:color w:val="FF0000"/>
                      </w:rPr>
                      <w:delText>The following four PRs “should be” implicitly included in Y.1.1-1 and not needed to be identified separately.</w:delText>
                    </w:r>
                  </w:del>
                </w:p>
                <w:p w14:paraId="652CA340" w14:textId="5F14D08A" w:rsidR="00E32F95" w:rsidDel="00AC3792" w:rsidRDefault="00E32F95" w:rsidP="00D23F9D">
                  <w:pPr>
                    <w:pStyle w:val="TAL"/>
                    <w:ind w:left="360" w:right="432"/>
                    <w:jc w:val="center"/>
                    <w:rPr>
                      <w:del w:id="255" w:author="Trakinat, Jean" w:date="2025-11-20T10:32:00Z" w16du:dateUtc="2025-11-20T15:32:00Z"/>
                      <w:color w:val="FF0000"/>
                    </w:rPr>
                  </w:pPr>
                </w:p>
                <w:p w14:paraId="7C7FC2C3" w14:textId="3C9116EC" w:rsidR="00E32F95" w:rsidRPr="00E07300" w:rsidRDefault="00E32F95" w:rsidP="00D23F9D">
                  <w:pPr>
                    <w:pStyle w:val="TAL"/>
                    <w:ind w:left="360" w:right="432"/>
                    <w:jc w:val="center"/>
                  </w:pPr>
                  <w:del w:id="256" w:author="Trakinat, Jean" w:date="2025-11-20T10:32:00Z" w16du:dateUtc="2025-11-20T15:32:00Z">
                    <w:r w:rsidRPr="007C115E" w:rsidDel="00AC3792">
                      <w:rPr>
                        <w:highlight w:val="yellow"/>
                      </w:rPr>
                      <w:delText>Proposed to be changed by S1-254096</w:delText>
                    </w:r>
                  </w:del>
                </w:p>
              </w:tc>
            </w:tr>
            <w:tr w:rsidR="00E32F95" w:rsidRPr="00457CAE" w14:paraId="214B82BE" w14:textId="77777777" w:rsidTr="00D23F9D">
              <w:tc>
                <w:tcPr>
                  <w:tcW w:w="2160" w:type="dxa"/>
                </w:tcPr>
                <w:p w14:paraId="0B3CC329" w14:textId="77777777" w:rsidR="00E32F95" w:rsidRPr="00FE04D6" w:rsidRDefault="00E32F95" w:rsidP="000E0A06">
                  <w:pPr>
                    <w:pStyle w:val="TAC"/>
                    <w:ind w:left="360" w:right="742"/>
                  </w:pPr>
                </w:p>
              </w:tc>
              <w:tc>
                <w:tcPr>
                  <w:tcW w:w="4030" w:type="dxa"/>
                </w:tcPr>
                <w:p w14:paraId="3517C3FA" w14:textId="1BEE01BD" w:rsidR="00E32F95" w:rsidRPr="00613E06" w:rsidRDefault="00E32F95" w:rsidP="00D23F9D">
                  <w:pPr>
                    <w:pStyle w:val="TAL"/>
                    <w:ind w:left="52" w:right="612"/>
                    <w:rPr>
                      <w:color w:val="FF0000"/>
                      <w:highlight w:val="yellow"/>
                    </w:rPr>
                  </w:pPr>
                  <w:del w:id="257" w:author="Trakinat, Jean" w:date="2025-11-20T10:32:00Z" w16du:dateUtc="2025-11-20T15:32:00Z">
                    <w:r w:rsidRPr="00613E06" w:rsidDel="00AC3792">
                      <w:rPr>
                        <w:color w:val="FF0000"/>
                        <w:highlight w:val="yellow"/>
                      </w:rPr>
                      <w:delText>The 6G system shall have a means to ensure that the visited network provides services to an inbound roamer only once the subscriber identity (e.g. SUPI, IMSI) is obtained from the home network.</w:delText>
                    </w:r>
                  </w:del>
                </w:p>
              </w:tc>
              <w:tc>
                <w:tcPr>
                  <w:tcW w:w="1800" w:type="dxa"/>
                </w:tcPr>
                <w:p w14:paraId="6BC61D9E" w14:textId="1263DBA5" w:rsidR="00E32F95" w:rsidRPr="00985920" w:rsidRDefault="00E32F95" w:rsidP="00D23F9D">
                  <w:pPr>
                    <w:pStyle w:val="TAL"/>
                    <w:ind w:left="72" w:right="72"/>
                    <w:jc w:val="center"/>
                    <w:rPr>
                      <w:color w:val="FF0000"/>
                    </w:rPr>
                  </w:pPr>
                  <w:del w:id="258" w:author="Trakinat, Jean" w:date="2025-11-20T10:32:00Z" w16du:dateUtc="2025-11-20T15:32:00Z">
                    <w:r w:rsidRPr="00985920" w:rsidDel="00AC3792">
                      <w:rPr>
                        <w:color w:val="FF0000"/>
                      </w:rPr>
                      <w:delText>PR 5.5.10.2-1</w:delText>
                    </w:r>
                  </w:del>
                </w:p>
              </w:tc>
              <w:tc>
                <w:tcPr>
                  <w:tcW w:w="2391" w:type="dxa"/>
                </w:tcPr>
                <w:p w14:paraId="2A6B2166" w14:textId="42953561" w:rsidR="00E32F95" w:rsidDel="00AC3792" w:rsidRDefault="00E32F95" w:rsidP="00D23F9D">
                  <w:pPr>
                    <w:pStyle w:val="TAL"/>
                    <w:ind w:left="360" w:right="432"/>
                    <w:jc w:val="center"/>
                    <w:rPr>
                      <w:del w:id="259" w:author="Trakinat, Jean" w:date="2025-11-20T10:32:00Z" w16du:dateUtc="2025-11-20T15:32:00Z"/>
                      <w:color w:val="FF0000"/>
                    </w:rPr>
                  </w:pPr>
                  <w:del w:id="260" w:author="Trakinat, Jean" w:date="2025-11-20T10:32:00Z" w16du:dateUtc="2025-11-20T15:32:00Z">
                    <w:r w:rsidRPr="00985920" w:rsidDel="00AC3792">
                      <w:rPr>
                        <w:color w:val="FF0000"/>
                      </w:rPr>
                      <w:delText>Roaming</w:delText>
                    </w:r>
                  </w:del>
                </w:p>
                <w:p w14:paraId="6AED0837" w14:textId="712D96AA" w:rsidR="00E32F95" w:rsidDel="00AC3792" w:rsidRDefault="00E32F95" w:rsidP="00D23F9D">
                  <w:pPr>
                    <w:pStyle w:val="TAL"/>
                    <w:ind w:left="360" w:right="432"/>
                    <w:jc w:val="center"/>
                    <w:rPr>
                      <w:del w:id="261" w:author="Trakinat, Jean" w:date="2025-11-20T10:32:00Z" w16du:dateUtc="2025-11-20T15:32:00Z"/>
                      <w:color w:val="FF0000"/>
                    </w:rPr>
                  </w:pPr>
                </w:p>
                <w:p w14:paraId="22610EBB" w14:textId="187D1A3A" w:rsidR="00E32F95" w:rsidDel="00AC3792" w:rsidRDefault="00E32F95" w:rsidP="00D23F9D">
                  <w:pPr>
                    <w:pStyle w:val="TAL"/>
                    <w:ind w:left="360" w:right="432"/>
                    <w:jc w:val="center"/>
                    <w:rPr>
                      <w:del w:id="262" w:author="Trakinat, Jean" w:date="2025-11-20T10:32:00Z" w16du:dateUtc="2025-11-20T15:32:00Z"/>
                      <w:color w:val="FF0000"/>
                    </w:rPr>
                  </w:pPr>
                  <w:del w:id="263" w:author="Trakinat, Jean" w:date="2025-11-20T10:32:00Z" w16du:dateUtc="2025-11-20T15:32:00Z">
                    <w:r w:rsidRPr="007C115E" w:rsidDel="00AC3792">
                      <w:rPr>
                        <w:highlight w:val="yellow"/>
                      </w:rPr>
                      <w:delText>Proposed to be changed by S1-254096</w:delText>
                    </w:r>
                  </w:del>
                </w:p>
                <w:p w14:paraId="007EF361" w14:textId="77777777" w:rsidR="00E32F95" w:rsidRPr="00985920" w:rsidRDefault="00E32F95" w:rsidP="00D23F9D">
                  <w:pPr>
                    <w:pStyle w:val="TAL"/>
                    <w:ind w:left="360" w:right="432"/>
                    <w:jc w:val="center"/>
                    <w:rPr>
                      <w:color w:val="FF0000"/>
                    </w:rPr>
                  </w:pPr>
                </w:p>
              </w:tc>
            </w:tr>
            <w:tr w:rsidR="00E32F95" w:rsidRPr="00457CAE" w14:paraId="185E491E" w14:textId="77777777" w:rsidTr="00D23F9D">
              <w:tc>
                <w:tcPr>
                  <w:tcW w:w="2160" w:type="dxa"/>
                </w:tcPr>
                <w:p w14:paraId="68E376D5" w14:textId="77777777" w:rsidR="00E32F95" w:rsidRPr="00FE04D6" w:rsidRDefault="00E32F95" w:rsidP="000E0A06">
                  <w:pPr>
                    <w:pStyle w:val="TAC"/>
                    <w:ind w:left="360" w:right="742"/>
                  </w:pPr>
                </w:p>
              </w:tc>
              <w:tc>
                <w:tcPr>
                  <w:tcW w:w="4030" w:type="dxa"/>
                </w:tcPr>
                <w:p w14:paraId="7952BD7A" w14:textId="3BC6538D" w:rsidR="00E32F95" w:rsidRPr="00613E06" w:rsidRDefault="00E32F95" w:rsidP="00D23F9D">
                  <w:pPr>
                    <w:pStyle w:val="TAL"/>
                    <w:ind w:left="52" w:right="612"/>
                    <w:rPr>
                      <w:color w:val="FF0000"/>
                      <w:highlight w:val="yellow"/>
                    </w:rPr>
                  </w:pPr>
                  <w:del w:id="264" w:author="Trakinat, Jean" w:date="2025-11-20T10:32:00Z" w16du:dateUtc="2025-11-20T15:32:00Z">
                    <w:r w:rsidRPr="00613E06" w:rsidDel="00AC3792">
                      <w:rPr>
                        <w:color w:val="FF0000"/>
                        <w:highlight w:val="yellow"/>
                      </w:rPr>
                      <w:delText>The 6G system shall support network sharing, based on 5GS network sharing requirements.</w:delText>
                    </w:r>
                  </w:del>
                </w:p>
              </w:tc>
              <w:tc>
                <w:tcPr>
                  <w:tcW w:w="1800" w:type="dxa"/>
                </w:tcPr>
                <w:p w14:paraId="763BEFA5" w14:textId="4E26A64A" w:rsidR="00E32F95" w:rsidRPr="00985920" w:rsidRDefault="00E32F95" w:rsidP="00D23F9D">
                  <w:pPr>
                    <w:pStyle w:val="TAL"/>
                    <w:ind w:left="72" w:right="72"/>
                    <w:jc w:val="center"/>
                    <w:rPr>
                      <w:color w:val="FF0000"/>
                    </w:rPr>
                  </w:pPr>
                  <w:del w:id="265" w:author="Trakinat, Jean" w:date="2025-11-20T10:32:00Z" w16du:dateUtc="2025-11-20T15:32:00Z">
                    <w:r w:rsidRPr="00985920" w:rsidDel="00AC3792">
                      <w:rPr>
                        <w:color w:val="FF0000"/>
                      </w:rPr>
                      <w:delText>PR 5.7.4.2-1</w:delText>
                    </w:r>
                  </w:del>
                </w:p>
              </w:tc>
              <w:tc>
                <w:tcPr>
                  <w:tcW w:w="2391" w:type="dxa"/>
                </w:tcPr>
                <w:p w14:paraId="746596BB" w14:textId="77671A1F" w:rsidR="00E32F95" w:rsidDel="00AC3792" w:rsidRDefault="00E32F95" w:rsidP="00D23F9D">
                  <w:pPr>
                    <w:pStyle w:val="TAL"/>
                    <w:ind w:left="360" w:right="432"/>
                    <w:jc w:val="center"/>
                    <w:rPr>
                      <w:del w:id="266" w:author="Trakinat, Jean" w:date="2025-11-20T10:32:00Z" w16du:dateUtc="2025-11-20T15:32:00Z"/>
                      <w:color w:val="FF0000"/>
                    </w:rPr>
                  </w:pPr>
                  <w:del w:id="267" w:author="Trakinat, Jean" w:date="2025-11-20T10:32:00Z" w16du:dateUtc="2025-11-20T15:32:00Z">
                    <w:r w:rsidRPr="00985920" w:rsidDel="00AC3792">
                      <w:rPr>
                        <w:color w:val="FF0000"/>
                      </w:rPr>
                      <w:delText>Network Sharing</w:delText>
                    </w:r>
                  </w:del>
                </w:p>
                <w:p w14:paraId="785485A2" w14:textId="49620016" w:rsidR="00E32F95" w:rsidDel="00AC3792" w:rsidRDefault="00E32F95" w:rsidP="00D23F9D">
                  <w:pPr>
                    <w:pStyle w:val="TAL"/>
                    <w:ind w:left="360" w:right="432"/>
                    <w:jc w:val="center"/>
                    <w:rPr>
                      <w:del w:id="268" w:author="Trakinat, Jean" w:date="2025-11-20T10:32:00Z" w16du:dateUtc="2025-11-20T15:32:00Z"/>
                      <w:color w:val="FF0000"/>
                    </w:rPr>
                  </w:pPr>
                </w:p>
                <w:p w14:paraId="5D9781E0" w14:textId="4FAA2A54" w:rsidR="00E32F95" w:rsidRPr="00985920" w:rsidRDefault="00E32F95" w:rsidP="00D23F9D">
                  <w:pPr>
                    <w:pStyle w:val="TAL"/>
                    <w:ind w:left="360" w:right="432"/>
                    <w:jc w:val="center"/>
                    <w:rPr>
                      <w:color w:val="FF0000"/>
                    </w:rPr>
                  </w:pPr>
                  <w:del w:id="269" w:author="Trakinat, Jean" w:date="2025-11-20T10:32:00Z" w16du:dateUtc="2025-11-20T15:32:00Z">
                    <w:r w:rsidRPr="007C115E" w:rsidDel="00AC3792">
                      <w:rPr>
                        <w:highlight w:val="yellow"/>
                      </w:rPr>
                      <w:delText>Proposed to be changed by S1-254096</w:delText>
                    </w:r>
                  </w:del>
                </w:p>
              </w:tc>
            </w:tr>
            <w:tr w:rsidR="00E32F95" w:rsidRPr="00457CAE" w14:paraId="0920C0B2" w14:textId="77777777" w:rsidTr="00D23F9D">
              <w:tc>
                <w:tcPr>
                  <w:tcW w:w="2160" w:type="dxa"/>
                </w:tcPr>
                <w:p w14:paraId="7427B619" w14:textId="77777777" w:rsidR="00E32F95" w:rsidRPr="00FE04D6" w:rsidRDefault="00E32F95" w:rsidP="000E0A06">
                  <w:pPr>
                    <w:pStyle w:val="TAC"/>
                    <w:ind w:left="360" w:right="742"/>
                  </w:pPr>
                </w:p>
              </w:tc>
              <w:tc>
                <w:tcPr>
                  <w:tcW w:w="4030" w:type="dxa"/>
                </w:tcPr>
                <w:p w14:paraId="3281D1BF" w14:textId="55671595" w:rsidR="00E32F95" w:rsidRPr="00613E06" w:rsidRDefault="00E32F95" w:rsidP="00D23F9D">
                  <w:pPr>
                    <w:pStyle w:val="TAL"/>
                    <w:ind w:left="52" w:right="612"/>
                    <w:rPr>
                      <w:color w:val="FF0000"/>
                      <w:highlight w:val="yellow"/>
                    </w:rPr>
                  </w:pPr>
                  <w:del w:id="270" w:author="Trakinat, Jean" w:date="2025-11-20T10:32:00Z" w16du:dateUtc="2025-11-20T15:32:00Z">
                    <w:r w:rsidRPr="00613E06" w:rsidDel="00AC3792">
                      <w:rPr>
                        <w:color w:val="FF0000"/>
                        <w:highlight w:val="yellow"/>
                      </w:rPr>
                      <w:delText>The 6G system shall support Unified Access Control requirements as specified in [14].</w:delText>
                    </w:r>
                  </w:del>
                </w:p>
              </w:tc>
              <w:tc>
                <w:tcPr>
                  <w:tcW w:w="1800" w:type="dxa"/>
                </w:tcPr>
                <w:p w14:paraId="39585F2F" w14:textId="4A485EBB" w:rsidR="00E32F95" w:rsidRPr="00985920" w:rsidRDefault="00E32F95" w:rsidP="00D23F9D">
                  <w:pPr>
                    <w:pStyle w:val="TAL"/>
                    <w:ind w:left="72" w:right="72"/>
                    <w:jc w:val="center"/>
                    <w:rPr>
                      <w:color w:val="FF0000"/>
                    </w:rPr>
                  </w:pPr>
                  <w:del w:id="271" w:author="Trakinat, Jean" w:date="2025-11-20T10:32:00Z" w16du:dateUtc="2025-11-20T15:32:00Z">
                    <w:r w:rsidRPr="00985920" w:rsidDel="00AC3792">
                      <w:rPr>
                        <w:color w:val="FF0000"/>
                      </w:rPr>
                      <w:delText>PR 5.7.6.2-1</w:delText>
                    </w:r>
                  </w:del>
                </w:p>
              </w:tc>
              <w:tc>
                <w:tcPr>
                  <w:tcW w:w="2391" w:type="dxa"/>
                </w:tcPr>
                <w:p w14:paraId="0E485CE7" w14:textId="42802CED" w:rsidR="00E32F95" w:rsidRPr="00985920" w:rsidRDefault="00E32F95" w:rsidP="00D23F9D">
                  <w:pPr>
                    <w:pStyle w:val="TAL"/>
                    <w:ind w:left="360" w:right="432"/>
                    <w:jc w:val="center"/>
                    <w:rPr>
                      <w:color w:val="FF0000"/>
                    </w:rPr>
                  </w:pPr>
                  <w:del w:id="272" w:author="Trakinat, Jean" w:date="2025-11-20T10:32:00Z" w16du:dateUtc="2025-11-20T15:32:00Z">
                    <w:r w:rsidRPr="00985920" w:rsidDel="00AC3792">
                      <w:rPr>
                        <w:color w:val="FF0000"/>
                      </w:rPr>
                      <w:delText>Unified Access Control</w:delText>
                    </w:r>
                  </w:del>
                </w:p>
              </w:tc>
            </w:tr>
            <w:tr w:rsidR="00E32F95" w:rsidRPr="00457CAE" w14:paraId="688A0432" w14:textId="77777777" w:rsidTr="00D23F9D">
              <w:tc>
                <w:tcPr>
                  <w:tcW w:w="2160" w:type="dxa"/>
                </w:tcPr>
                <w:p w14:paraId="488D17AC" w14:textId="77777777" w:rsidR="00E32F95" w:rsidRPr="00FE04D6" w:rsidRDefault="00E32F95" w:rsidP="000E0A06">
                  <w:pPr>
                    <w:pStyle w:val="TAC"/>
                    <w:ind w:left="360" w:right="742"/>
                  </w:pPr>
                </w:p>
              </w:tc>
              <w:tc>
                <w:tcPr>
                  <w:tcW w:w="4030" w:type="dxa"/>
                </w:tcPr>
                <w:p w14:paraId="67D2055D" w14:textId="718BD93F" w:rsidR="00E32F95" w:rsidRPr="00613E06" w:rsidRDefault="00E32F95" w:rsidP="00D23F9D">
                  <w:pPr>
                    <w:pStyle w:val="TAL"/>
                    <w:ind w:left="52" w:right="612"/>
                    <w:rPr>
                      <w:color w:val="FF0000"/>
                      <w:highlight w:val="yellow"/>
                    </w:rPr>
                  </w:pPr>
                  <w:del w:id="273" w:author="Trakinat, Jean" w:date="2025-11-20T10:32:00Z" w16du:dateUtc="2025-11-20T15:32:00Z">
                    <w:r w:rsidRPr="00613E06" w:rsidDel="00AC3792">
                      <w:rPr>
                        <w:color w:val="FF0000"/>
                        <w:highlight w:val="yellow"/>
                      </w:rPr>
                      <w:delText>Subject to operators' policy, the 6G system shall provide a mechanism for the support of Femtocell deployment.</w:delText>
                    </w:r>
                  </w:del>
                </w:p>
              </w:tc>
              <w:tc>
                <w:tcPr>
                  <w:tcW w:w="1800" w:type="dxa"/>
                </w:tcPr>
                <w:p w14:paraId="7F249F7E" w14:textId="74D6DA91" w:rsidR="00E32F95" w:rsidRPr="00985920" w:rsidRDefault="00E32F95" w:rsidP="00D23F9D">
                  <w:pPr>
                    <w:pStyle w:val="TAL"/>
                    <w:ind w:left="72" w:right="72"/>
                    <w:jc w:val="center"/>
                    <w:rPr>
                      <w:color w:val="FF0000"/>
                    </w:rPr>
                  </w:pPr>
                  <w:del w:id="274" w:author="Trakinat, Jean" w:date="2025-11-20T10:32:00Z" w16du:dateUtc="2025-11-20T15:32:00Z">
                    <w:r w:rsidRPr="00985920" w:rsidDel="00AC3792">
                      <w:rPr>
                        <w:color w:val="FF0000"/>
                      </w:rPr>
                      <w:delText>PR 5.9.1.3-1</w:delText>
                    </w:r>
                  </w:del>
                </w:p>
              </w:tc>
              <w:tc>
                <w:tcPr>
                  <w:tcW w:w="2391" w:type="dxa"/>
                </w:tcPr>
                <w:p w14:paraId="3B079564" w14:textId="03BE8A45" w:rsidR="00E32F95" w:rsidDel="00AC3792" w:rsidRDefault="00E32F95" w:rsidP="00D23F9D">
                  <w:pPr>
                    <w:pStyle w:val="TAL"/>
                    <w:ind w:left="360" w:right="432"/>
                    <w:jc w:val="center"/>
                    <w:rPr>
                      <w:del w:id="275" w:author="Trakinat, Jean" w:date="2025-11-20T10:32:00Z" w16du:dateUtc="2025-11-20T15:32:00Z"/>
                      <w:color w:val="FF0000"/>
                    </w:rPr>
                  </w:pPr>
                  <w:del w:id="276" w:author="Trakinat, Jean" w:date="2025-11-20T10:32:00Z" w16du:dateUtc="2025-11-20T15:32:00Z">
                    <w:r w:rsidRPr="00985920" w:rsidDel="00AC3792">
                      <w:rPr>
                        <w:color w:val="FF0000"/>
                      </w:rPr>
                      <w:delText>Femtocells</w:delText>
                    </w:r>
                  </w:del>
                </w:p>
                <w:p w14:paraId="2CFAF778" w14:textId="3FCB2340" w:rsidR="00E32F95" w:rsidDel="00AC3792" w:rsidRDefault="00E32F95" w:rsidP="00D23F9D">
                  <w:pPr>
                    <w:pStyle w:val="TAL"/>
                    <w:ind w:left="360" w:right="432"/>
                    <w:jc w:val="center"/>
                    <w:rPr>
                      <w:del w:id="277" w:author="Trakinat, Jean" w:date="2025-11-20T10:32:00Z" w16du:dateUtc="2025-11-20T15:32:00Z"/>
                      <w:color w:val="FF0000"/>
                    </w:rPr>
                  </w:pPr>
                </w:p>
                <w:p w14:paraId="32F47DC7" w14:textId="6F143234" w:rsidR="00E32F95" w:rsidRPr="00985920" w:rsidRDefault="00E32F95" w:rsidP="00D23F9D">
                  <w:pPr>
                    <w:pStyle w:val="TAL"/>
                    <w:ind w:left="360" w:right="432"/>
                    <w:jc w:val="center"/>
                    <w:rPr>
                      <w:color w:val="FF0000"/>
                    </w:rPr>
                  </w:pPr>
                  <w:del w:id="278" w:author="Trakinat, Jean" w:date="2025-11-20T10:32:00Z" w16du:dateUtc="2025-11-20T15:32:00Z">
                    <w:r w:rsidRPr="007C115E" w:rsidDel="00AC3792">
                      <w:rPr>
                        <w:highlight w:val="yellow"/>
                      </w:rPr>
                      <w:delText>Proposed to be changed by S1-254096</w:delText>
                    </w:r>
                  </w:del>
                </w:p>
              </w:tc>
            </w:tr>
            <w:tr w:rsidR="00E32F95" w:rsidRPr="00457CAE" w14:paraId="595FE970" w14:textId="77777777" w:rsidTr="00D23F9D">
              <w:tc>
                <w:tcPr>
                  <w:tcW w:w="2160" w:type="dxa"/>
                </w:tcPr>
                <w:p w14:paraId="11CFE841" w14:textId="587502AC" w:rsidR="00E32F95" w:rsidRPr="00FE04D6" w:rsidRDefault="00E32F95" w:rsidP="000E0A06">
                  <w:pPr>
                    <w:pStyle w:val="TAC"/>
                    <w:ind w:left="360" w:right="742"/>
                  </w:pPr>
                  <w:del w:id="279" w:author="Trakinat, Jean" w:date="2025-11-20T10:38:00Z" w16du:dateUtc="2025-11-20T15:38:00Z">
                    <w:r w:rsidDel="00AB2F5E">
                      <w:delText>Y.1.1-1-2</w:delText>
                    </w:r>
                  </w:del>
                </w:p>
              </w:tc>
              <w:tc>
                <w:tcPr>
                  <w:tcW w:w="4030" w:type="dxa"/>
                </w:tcPr>
                <w:p w14:paraId="700DC347" w14:textId="5B5B4BBA" w:rsidR="00E32F95" w:rsidRPr="00613E06" w:rsidDel="00AB2F5E" w:rsidRDefault="00E32F95" w:rsidP="00D23F9D">
                  <w:pPr>
                    <w:pStyle w:val="TAL"/>
                    <w:ind w:left="52" w:right="612"/>
                    <w:rPr>
                      <w:del w:id="280" w:author="Trakinat, Jean" w:date="2025-11-20T10:38:00Z" w16du:dateUtc="2025-11-20T15:38:00Z"/>
                      <w:highlight w:val="yellow"/>
                    </w:rPr>
                  </w:pPr>
                  <w:del w:id="281" w:author="Trakinat, Jean" w:date="2025-11-20T10:38:00Z" w16du:dateUtc="2025-11-20T15:38:00Z">
                    <w:r w:rsidRPr="00613E06" w:rsidDel="00AB2F5E">
                      <w:rPr>
                        <w:highlight w:val="yellow"/>
                      </w:rPr>
                      <w:delText>The 6G system shall be able to support the services listed and those identified as not needing to support (i.e., CS Fallback, CS based voice call) in Clause 5.4.2.</w:delText>
                    </w:r>
                  </w:del>
                </w:p>
                <w:p w14:paraId="5B096770" w14:textId="77777777" w:rsidR="00E32F95" w:rsidRPr="00613E06" w:rsidRDefault="00E32F95" w:rsidP="00D23F9D">
                  <w:pPr>
                    <w:pStyle w:val="TAL"/>
                    <w:ind w:left="52" w:right="612"/>
                    <w:rPr>
                      <w:highlight w:val="yellow"/>
                    </w:rPr>
                  </w:pPr>
                </w:p>
              </w:tc>
              <w:tc>
                <w:tcPr>
                  <w:tcW w:w="1800" w:type="dxa"/>
                </w:tcPr>
                <w:p w14:paraId="12D21C37" w14:textId="34DE5757" w:rsidR="00E32F95" w:rsidRDefault="00E32F95" w:rsidP="00D23F9D">
                  <w:pPr>
                    <w:pStyle w:val="TAL"/>
                    <w:ind w:left="72" w:right="72"/>
                    <w:jc w:val="center"/>
                  </w:pPr>
                  <w:del w:id="282" w:author="Trakinat, Jean" w:date="2025-11-20T10:38:00Z" w16du:dateUtc="2025-11-20T15:38:00Z">
                    <w:r w:rsidRPr="00684C69" w:rsidDel="00AB2F5E">
                      <w:delText>Clause 5.4.2</w:delText>
                    </w:r>
                  </w:del>
                </w:p>
              </w:tc>
              <w:tc>
                <w:tcPr>
                  <w:tcW w:w="2391" w:type="dxa"/>
                </w:tcPr>
                <w:p w14:paraId="21912C5E" w14:textId="00F0E719" w:rsidR="00E32F95" w:rsidRPr="00F128AF" w:rsidRDefault="00E32F95" w:rsidP="00D23F9D">
                  <w:pPr>
                    <w:pStyle w:val="TAL"/>
                    <w:ind w:left="360" w:right="432"/>
                    <w:jc w:val="center"/>
                  </w:pPr>
                  <w:del w:id="283" w:author="Trakinat, Jean" w:date="2025-11-20T10:38:00Z" w16du:dateUtc="2025-11-20T15:38:00Z">
                    <w:r w:rsidRPr="007C115E" w:rsidDel="00AB2F5E">
                      <w:rPr>
                        <w:highlight w:val="yellow"/>
                      </w:rPr>
                      <w:delText>Proposed to be changed by S1-254096</w:delText>
                    </w:r>
                  </w:del>
                </w:p>
              </w:tc>
            </w:tr>
            <w:tr w:rsidR="00E32F95" w:rsidRPr="00457CAE" w14:paraId="33A0FE93" w14:textId="77777777" w:rsidTr="00D23F9D">
              <w:tc>
                <w:tcPr>
                  <w:tcW w:w="2160" w:type="dxa"/>
                </w:tcPr>
                <w:p w14:paraId="4F8B5EFA" w14:textId="01BC8A25" w:rsidR="00E32F95" w:rsidRPr="00FE04D6" w:rsidRDefault="00E32F95" w:rsidP="000E0A06">
                  <w:pPr>
                    <w:pStyle w:val="TAC"/>
                    <w:ind w:left="360" w:right="742"/>
                  </w:pPr>
                  <w:del w:id="284" w:author="Trakinat, Jean" w:date="2025-11-20T10:39:00Z" w16du:dateUtc="2025-11-20T15:39:00Z">
                    <w:r w:rsidDel="00224A6B">
                      <w:delText>Y.1.1-1-3</w:delText>
                    </w:r>
                  </w:del>
                </w:p>
              </w:tc>
              <w:tc>
                <w:tcPr>
                  <w:tcW w:w="4030" w:type="dxa"/>
                </w:tcPr>
                <w:p w14:paraId="30C78F3D" w14:textId="4DBA5E32" w:rsidR="00E32F95" w:rsidRPr="00613E06" w:rsidRDefault="00E32F95" w:rsidP="00D23F9D">
                  <w:pPr>
                    <w:pStyle w:val="TAL"/>
                    <w:ind w:left="52" w:right="612"/>
                    <w:rPr>
                      <w:highlight w:val="yellow"/>
                    </w:rPr>
                  </w:pPr>
                  <w:del w:id="285" w:author="Trakinat, Jean" w:date="2025-11-20T10:39:00Z" w16du:dateUtc="2025-11-20T15:39:00Z">
                    <w:r w:rsidRPr="00613E06" w:rsidDel="00224A6B">
                      <w:rPr>
                        <w:highlight w:val="yellow"/>
                      </w:rPr>
                      <w:delText>The 6G system shall be able to support 5G system requirements (functional and performance requirements) defined by the specifications listed in Clause 5.4.3 for 3GPP and non-3GPP accesses. These requirements do not apply to requirements involving the legacy systems/RATs (e.g. E-UTRAN, UTRAN, GERAN).</w:delText>
                    </w:r>
                  </w:del>
                </w:p>
              </w:tc>
              <w:tc>
                <w:tcPr>
                  <w:tcW w:w="1800" w:type="dxa"/>
                </w:tcPr>
                <w:p w14:paraId="72CED8A5" w14:textId="3C31B32B" w:rsidR="00E32F95" w:rsidDel="00224A6B" w:rsidRDefault="00E32F95" w:rsidP="00D23F9D">
                  <w:pPr>
                    <w:pStyle w:val="TAL"/>
                    <w:ind w:left="72" w:right="72"/>
                    <w:jc w:val="center"/>
                    <w:rPr>
                      <w:del w:id="286" w:author="Trakinat, Jean" w:date="2025-11-20T10:39:00Z" w16du:dateUtc="2025-11-20T15:39:00Z"/>
                    </w:rPr>
                  </w:pPr>
                  <w:del w:id="287" w:author="Trakinat, Jean" w:date="2025-11-20T10:39:00Z" w16du:dateUtc="2025-11-20T15:39:00Z">
                    <w:r w:rsidRPr="00684C69" w:rsidDel="00224A6B">
                      <w:delText>Clause 5.4.3</w:delText>
                    </w:r>
                  </w:del>
                </w:p>
                <w:p w14:paraId="045A28B5" w14:textId="59B34712" w:rsidR="00E32F95" w:rsidRDefault="00E32F95" w:rsidP="00D23F9D">
                  <w:pPr>
                    <w:pStyle w:val="TAL"/>
                    <w:ind w:left="72" w:right="72"/>
                    <w:jc w:val="center"/>
                  </w:pPr>
                  <w:del w:id="288" w:author="Trakinat, Jean" w:date="2025-11-20T10:39:00Z" w16du:dateUtc="2025-11-20T15:39:00Z">
                    <w:r w:rsidDel="00224A6B">
                      <w:delText>Clause 5.3</w:delText>
                    </w:r>
                  </w:del>
                </w:p>
              </w:tc>
              <w:tc>
                <w:tcPr>
                  <w:tcW w:w="2391" w:type="dxa"/>
                </w:tcPr>
                <w:p w14:paraId="11D8577D" w14:textId="3B1CE5D6" w:rsidR="00E32F95" w:rsidRPr="00F128AF" w:rsidRDefault="00E32F95" w:rsidP="00D23F9D">
                  <w:pPr>
                    <w:pStyle w:val="TAL"/>
                    <w:ind w:left="360" w:right="432"/>
                    <w:jc w:val="center"/>
                  </w:pPr>
                  <w:del w:id="289" w:author="Trakinat, Jean" w:date="2025-11-20T10:39:00Z" w16du:dateUtc="2025-11-20T15:39:00Z">
                    <w:r w:rsidRPr="007C115E" w:rsidDel="00224A6B">
                      <w:rPr>
                        <w:highlight w:val="yellow"/>
                      </w:rPr>
                      <w:delText>Proposed to be changed by S1-254096</w:delText>
                    </w:r>
                  </w:del>
                </w:p>
              </w:tc>
            </w:tr>
            <w:tr w:rsidR="00E32F95" w:rsidRPr="002802C0" w14:paraId="3402B17E" w14:textId="77777777" w:rsidTr="00D23F9D">
              <w:tc>
                <w:tcPr>
                  <w:tcW w:w="2160" w:type="dxa"/>
                </w:tcPr>
                <w:p w14:paraId="42530EAA" w14:textId="733E3168" w:rsidR="00E32F95" w:rsidRPr="002802C0" w:rsidRDefault="00E32F95" w:rsidP="000E0A06">
                  <w:pPr>
                    <w:pStyle w:val="TAC"/>
                    <w:ind w:left="360" w:right="742"/>
                  </w:pPr>
                  <w:del w:id="290" w:author="Trakinat, Jean" w:date="2025-11-20T10:41:00Z" w16du:dateUtc="2025-11-20T15:41:00Z">
                    <w:r w:rsidRPr="002802C0" w:rsidDel="00621C69">
                      <w:delText>Y.1.1-1-4</w:delText>
                    </w:r>
                  </w:del>
                </w:p>
              </w:tc>
              <w:tc>
                <w:tcPr>
                  <w:tcW w:w="4030" w:type="dxa"/>
                </w:tcPr>
                <w:p w14:paraId="0766719E" w14:textId="6222FAAC" w:rsidR="00E32F95" w:rsidRPr="00613E06" w:rsidDel="00621C69" w:rsidRDefault="00E32F95" w:rsidP="00D23F9D">
                  <w:pPr>
                    <w:pStyle w:val="TAL"/>
                    <w:ind w:left="52" w:right="612"/>
                    <w:rPr>
                      <w:del w:id="291" w:author="Trakinat, Jean" w:date="2025-11-20T10:41:00Z" w16du:dateUtc="2025-11-20T15:41:00Z"/>
                      <w:highlight w:val="yellow"/>
                    </w:rPr>
                  </w:pPr>
                  <w:del w:id="292" w:author="Trakinat, Jean" w:date="2025-11-20T10:41:00Z" w16du:dateUtc="2025-11-20T15:41:00Z">
                    <w:r w:rsidRPr="00613E06" w:rsidDel="00621C69">
                      <w:rPr>
                        <w:highlight w:val="yellow"/>
                      </w:rPr>
                      <w:delText xml:space="preserve">Subject to operator’s policy, the 6G system shall support mobility </w:delText>
                    </w:r>
                    <w:r w:rsidRPr="00613E06" w:rsidDel="00621C69">
                      <w:rPr>
                        <w:highlight w:val="yellow"/>
                      </w:rPr>
                      <w:lastRenderedPageBreak/>
                      <w:delText xml:space="preserve">procedures </w:delText>
                    </w:r>
                  </w:del>
                </w:p>
                <w:p w14:paraId="0021766C" w14:textId="1A59C6C8" w:rsidR="00E32F95" w:rsidRPr="00613E06" w:rsidDel="00621C69" w:rsidRDefault="00E32F95" w:rsidP="00D23F9D">
                  <w:pPr>
                    <w:pStyle w:val="TAL"/>
                    <w:widowControl/>
                    <w:numPr>
                      <w:ilvl w:val="0"/>
                      <w:numId w:val="26"/>
                    </w:numPr>
                    <w:ind w:left="52" w:right="612"/>
                    <w:rPr>
                      <w:del w:id="293" w:author="Trakinat, Jean" w:date="2025-11-20T10:41:00Z" w16du:dateUtc="2025-11-20T15:41:00Z"/>
                      <w:szCs w:val="18"/>
                      <w:highlight w:val="yellow"/>
                    </w:rPr>
                  </w:pPr>
                  <w:del w:id="294" w:author="Trakinat, Jean" w:date="2025-11-20T10:41:00Z" w16du:dateUtc="2025-11-20T15:41:00Z">
                    <w:r w:rsidRPr="00613E06" w:rsidDel="00621C69">
                      <w:rPr>
                        <w:szCs w:val="18"/>
                        <w:highlight w:val="yellow"/>
                      </w:rPr>
                      <w:delText xml:space="preserve">between the core network (CN) of the 6G system and a 5G core network, and </w:delText>
                    </w:r>
                  </w:del>
                </w:p>
                <w:p w14:paraId="1EC8AD4E" w14:textId="055F6701" w:rsidR="00E32F95" w:rsidRPr="00613E06" w:rsidDel="00621C69" w:rsidRDefault="00E32F95" w:rsidP="00D23F9D">
                  <w:pPr>
                    <w:pStyle w:val="TAL"/>
                    <w:widowControl/>
                    <w:numPr>
                      <w:ilvl w:val="0"/>
                      <w:numId w:val="26"/>
                    </w:numPr>
                    <w:ind w:left="52" w:right="612"/>
                    <w:rPr>
                      <w:del w:id="295" w:author="Trakinat, Jean" w:date="2025-11-20T10:41:00Z" w16du:dateUtc="2025-11-20T15:41:00Z"/>
                      <w:szCs w:val="18"/>
                      <w:highlight w:val="yellow"/>
                    </w:rPr>
                  </w:pPr>
                  <w:del w:id="296" w:author="Trakinat, Jean" w:date="2025-11-20T10:41:00Z" w16du:dateUtc="2025-11-20T15:41:00Z">
                    <w:r w:rsidRPr="00613E06" w:rsidDel="00621C69">
                      <w:rPr>
                        <w:szCs w:val="18"/>
                        <w:highlight w:val="yellow"/>
                      </w:rPr>
                      <w:delText>between the core network of the 6G System and the evolved Packet Core Network (EPC),</w:delText>
                    </w:r>
                  </w:del>
                </w:p>
                <w:p w14:paraId="13AD594A" w14:textId="56B04CE5" w:rsidR="00E32F95" w:rsidRPr="00613E06" w:rsidDel="00621C69" w:rsidRDefault="00E32F95" w:rsidP="00D23F9D">
                  <w:pPr>
                    <w:pStyle w:val="TAL"/>
                    <w:widowControl/>
                    <w:numPr>
                      <w:ilvl w:val="0"/>
                      <w:numId w:val="26"/>
                    </w:numPr>
                    <w:ind w:left="52" w:right="612"/>
                    <w:rPr>
                      <w:del w:id="297" w:author="Trakinat, Jean" w:date="2025-11-20T10:41:00Z" w16du:dateUtc="2025-11-20T15:41:00Z"/>
                      <w:szCs w:val="18"/>
                      <w:highlight w:val="yellow"/>
                    </w:rPr>
                  </w:pPr>
                  <w:del w:id="298" w:author="Trakinat, Jean" w:date="2025-11-20T10:41:00Z" w16du:dateUtc="2025-11-20T15:41:00Z">
                    <w:r w:rsidRPr="00613E06" w:rsidDel="00621C69">
                      <w:rPr>
                        <w:szCs w:val="18"/>
                        <w:highlight w:val="yellow"/>
                      </w:rPr>
                      <w:delText>between the 6G 3GPP access and non-3GPP access</w:delText>
                    </w:r>
                  </w:del>
                </w:p>
                <w:p w14:paraId="7C472679" w14:textId="6922C3AE" w:rsidR="00E32F95" w:rsidRPr="00613E06" w:rsidDel="00621C69" w:rsidRDefault="00E32F95" w:rsidP="00D23F9D">
                  <w:pPr>
                    <w:pStyle w:val="TAL"/>
                    <w:ind w:left="52" w:right="612"/>
                    <w:rPr>
                      <w:del w:id="299" w:author="Trakinat, Jean" w:date="2025-11-20T10:41:00Z" w16du:dateUtc="2025-11-20T15:41:00Z"/>
                      <w:szCs w:val="18"/>
                      <w:highlight w:val="yellow"/>
                    </w:rPr>
                  </w:pPr>
                  <w:del w:id="300" w:author="Trakinat, Jean" w:date="2025-11-20T10:41:00Z" w16du:dateUtc="2025-11-20T15:41:00Z">
                    <w:r w:rsidRPr="00613E06" w:rsidDel="00621C69">
                      <w:rPr>
                        <w:szCs w:val="18"/>
                        <w:highlight w:val="yellow"/>
                      </w:rPr>
                      <w:delText>with minimum impact to the user experience (e.g. Quality of Service (QoS), Quality of Experience (QoE)).</w:delText>
                    </w:r>
                  </w:del>
                </w:p>
                <w:p w14:paraId="509BF1CF" w14:textId="75B9C818" w:rsidR="00E32F95" w:rsidRPr="00613E06" w:rsidRDefault="00E32F95" w:rsidP="00D23F9D">
                  <w:pPr>
                    <w:pStyle w:val="TAL"/>
                    <w:ind w:left="52" w:right="612"/>
                    <w:rPr>
                      <w:highlight w:val="yellow"/>
                    </w:rPr>
                  </w:pPr>
                  <w:del w:id="301" w:author="Trakinat, Jean" w:date="2025-11-20T10:41:00Z" w16du:dateUtc="2025-11-20T15:41:00Z">
                    <w:r w:rsidRPr="00613E06" w:rsidDel="00621C69">
                      <w:rPr>
                        <w:highlight w:val="yellow"/>
                      </w:rPr>
                      <w:delText>NOTE 1:</w:delText>
                    </w:r>
                    <w:r w:rsidRPr="00613E06" w:rsidDel="00621C69">
                      <w:rPr>
                        <w:highlight w:val="yellow"/>
                      </w:rPr>
                      <w:tab/>
                      <w:delText>Complexity on introducing the above interworking requirement needs to be minimized.</w:delText>
                    </w:r>
                  </w:del>
                </w:p>
              </w:tc>
              <w:tc>
                <w:tcPr>
                  <w:tcW w:w="1800" w:type="dxa"/>
                </w:tcPr>
                <w:p w14:paraId="099863CD" w14:textId="5FCCF22A" w:rsidR="00E32F95" w:rsidRPr="002802C0" w:rsidDel="00621C69" w:rsidRDefault="00E32F95" w:rsidP="00D23F9D">
                  <w:pPr>
                    <w:pStyle w:val="TAL"/>
                    <w:ind w:left="72" w:right="72"/>
                    <w:jc w:val="center"/>
                    <w:rPr>
                      <w:del w:id="302" w:author="Trakinat, Jean" w:date="2025-11-20T10:41:00Z" w16du:dateUtc="2025-11-20T15:41:00Z"/>
                    </w:rPr>
                  </w:pPr>
                  <w:del w:id="303" w:author="Trakinat, Jean" w:date="2025-11-20T10:41:00Z" w16du:dateUtc="2025-11-20T15:41:00Z">
                    <w:r w:rsidRPr="002802C0" w:rsidDel="00621C69">
                      <w:lastRenderedPageBreak/>
                      <w:delText>Clause 5.2</w:delText>
                    </w:r>
                  </w:del>
                </w:p>
                <w:p w14:paraId="36395B88" w14:textId="54732905" w:rsidR="00E32F95" w:rsidRPr="002802C0" w:rsidRDefault="00E32F95" w:rsidP="00D23F9D">
                  <w:pPr>
                    <w:pStyle w:val="TAL"/>
                    <w:ind w:left="72" w:right="72"/>
                    <w:jc w:val="center"/>
                  </w:pPr>
                  <w:del w:id="304" w:author="Trakinat, Jean" w:date="2025-11-20T10:41:00Z" w16du:dateUtc="2025-11-20T15:41:00Z">
                    <w:r w:rsidRPr="002802C0" w:rsidDel="00621C69">
                      <w:delText>Clause 5.3</w:delText>
                    </w:r>
                  </w:del>
                </w:p>
              </w:tc>
              <w:tc>
                <w:tcPr>
                  <w:tcW w:w="2391" w:type="dxa"/>
                </w:tcPr>
                <w:p w14:paraId="517942C0" w14:textId="3E1FF05E" w:rsidR="00E32F95" w:rsidRPr="002802C0" w:rsidRDefault="00E32F95" w:rsidP="00D23F9D">
                  <w:pPr>
                    <w:pStyle w:val="TAL"/>
                    <w:ind w:left="360" w:right="432"/>
                    <w:jc w:val="center"/>
                  </w:pPr>
                  <w:del w:id="305" w:author="Trakinat, Jean" w:date="2025-11-20T10:41:00Z" w16du:dateUtc="2025-11-20T15:41:00Z">
                    <w:r w:rsidRPr="007C115E" w:rsidDel="00621C69">
                      <w:rPr>
                        <w:highlight w:val="yellow"/>
                      </w:rPr>
                      <w:delText xml:space="preserve">Proposed to be changed by </w:delText>
                    </w:r>
                    <w:r w:rsidRPr="007C115E" w:rsidDel="00621C69">
                      <w:rPr>
                        <w:highlight w:val="yellow"/>
                      </w:rPr>
                      <w:lastRenderedPageBreak/>
                      <w:delText>S1-254085</w:delText>
                    </w:r>
                  </w:del>
                </w:p>
              </w:tc>
            </w:tr>
            <w:tr w:rsidR="00E32F95" w:rsidRPr="002802C0" w14:paraId="5B2D2943" w14:textId="77777777" w:rsidTr="00D23F9D">
              <w:tc>
                <w:tcPr>
                  <w:tcW w:w="2160" w:type="dxa"/>
                </w:tcPr>
                <w:p w14:paraId="665FFE45" w14:textId="656601EC" w:rsidR="00E32F95" w:rsidRPr="002802C0" w:rsidRDefault="00E32F95" w:rsidP="000E0A06">
                  <w:pPr>
                    <w:pStyle w:val="TAC"/>
                    <w:ind w:left="360" w:right="742"/>
                  </w:pPr>
                  <w:del w:id="306" w:author="Trakinat, Jean" w:date="2025-11-20T10:48:00Z" w16du:dateUtc="2025-11-20T15:48:00Z">
                    <w:r w:rsidRPr="002802C0" w:rsidDel="004B0806">
                      <w:lastRenderedPageBreak/>
                      <w:delText>Y.1.1-1-5</w:delText>
                    </w:r>
                  </w:del>
                </w:p>
              </w:tc>
              <w:tc>
                <w:tcPr>
                  <w:tcW w:w="4030" w:type="dxa"/>
                </w:tcPr>
                <w:p w14:paraId="0BAA928F" w14:textId="632389B0" w:rsidR="00E32F95" w:rsidRPr="00613E06" w:rsidRDefault="00E32F95" w:rsidP="00D23F9D">
                  <w:pPr>
                    <w:pStyle w:val="TAL"/>
                    <w:ind w:left="52" w:right="612"/>
                    <w:rPr>
                      <w:highlight w:val="yellow"/>
                    </w:rPr>
                  </w:pPr>
                  <w:del w:id="307" w:author="Trakinat, Jean" w:date="2025-11-20T10:48:00Z" w16du:dateUtc="2025-11-20T15:48:00Z">
                    <w:r w:rsidRPr="00613E06" w:rsidDel="004B0806">
                      <w:rPr>
                        <w:highlight w:val="yellow"/>
                      </w:rPr>
                      <w:delText>The 6G system shall be able to provide 3GPP services to a UE using various 3GPP and non-3GPP access networks (e.g. satellite, WLAN or Wireline).</w:delText>
                    </w:r>
                  </w:del>
                </w:p>
              </w:tc>
              <w:tc>
                <w:tcPr>
                  <w:tcW w:w="1800" w:type="dxa"/>
                </w:tcPr>
                <w:p w14:paraId="29C5243C" w14:textId="3D211A4C" w:rsidR="00E32F95" w:rsidRPr="002802C0" w:rsidDel="004B0806" w:rsidRDefault="00E32F95" w:rsidP="00D23F9D">
                  <w:pPr>
                    <w:pStyle w:val="TAL"/>
                    <w:ind w:left="72" w:right="72"/>
                    <w:jc w:val="center"/>
                    <w:rPr>
                      <w:del w:id="308" w:author="Trakinat, Jean" w:date="2025-11-20T10:48:00Z" w16du:dateUtc="2025-11-20T15:48:00Z"/>
                    </w:rPr>
                  </w:pPr>
                  <w:del w:id="309" w:author="Trakinat, Jean" w:date="2025-11-20T10:48:00Z" w16du:dateUtc="2025-11-20T15:48:00Z">
                    <w:r w:rsidRPr="002802C0" w:rsidDel="004B0806">
                      <w:delText>Clause 5.3</w:delText>
                    </w:r>
                  </w:del>
                </w:p>
                <w:p w14:paraId="0B0BD2B0" w14:textId="39FABCA3" w:rsidR="00E32F95" w:rsidRPr="002802C0" w:rsidRDefault="00E32F95" w:rsidP="00D23F9D">
                  <w:pPr>
                    <w:pStyle w:val="TAL"/>
                    <w:ind w:left="72" w:right="72"/>
                    <w:jc w:val="center"/>
                  </w:pPr>
                  <w:del w:id="310" w:author="Trakinat, Jean" w:date="2025-11-20T10:48:00Z" w16du:dateUtc="2025-11-20T15:48:00Z">
                    <w:r w:rsidRPr="002802C0" w:rsidDel="004B0806">
                      <w:delText>Clause 5.4.1</w:delText>
                    </w:r>
                  </w:del>
                </w:p>
              </w:tc>
              <w:tc>
                <w:tcPr>
                  <w:tcW w:w="2391" w:type="dxa"/>
                </w:tcPr>
                <w:p w14:paraId="5F9E68F3" w14:textId="3F3E4FEC" w:rsidR="00E32F95" w:rsidRPr="002802C0" w:rsidRDefault="00E32F95" w:rsidP="00D23F9D">
                  <w:pPr>
                    <w:pStyle w:val="TAL"/>
                    <w:ind w:left="360" w:right="432"/>
                    <w:jc w:val="center"/>
                  </w:pPr>
                  <w:del w:id="311" w:author="Trakinat, Jean" w:date="2025-11-20T10:48:00Z" w16du:dateUtc="2025-11-20T15:48:00Z">
                    <w:r w:rsidRPr="007C115E" w:rsidDel="004B0806">
                      <w:rPr>
                        <w:highlight w:val="yellow"/>
                      </w:rPr>
                      <w:delText>Proposed to be changed by S1-254096</w:delText>
                    </w:r>
                  </w:del>
                </w:p>
              </w:tc>
            </w:tr>
            <w:tr w:rsidR="00E32F95" w:rsidRPr="00457CAE" w14:paraId="3472DFB1" w14:textId="77777777" w:rsidTr="00D23F9D">
              <w:tc>
                <w:tcPr>
                  <w:tcW w:w="2160" w:type="dxa"/>
                </w:tcPr>
                <w:p w14:paraId="6E94DA43" w14:textId="790E6FCF" w:rsidR="00E32F95" w:rsidRPr="002802C0" w:rsidRDefault="00E32F95" w:rsidP="000E0A06">
                  <w:pPr>
                    <w:pStyle w:val="TAC"/>
                    <w:ind w:left="360" w:right="742"/>
                  </w:pPr>
                  <w:del w:id="312" w:author="Trakinat, Jean" w:date="2025-11-20T10:48:00Z" w16du:dateUtc="2025-11-20T15:48:00Z">
                    <w:r w:rsidRPr="002802C0" w:rsidDel="004B0806">
                      <w:delText>Y.1.1-1-6</w:delText>
                    </w:r>
                  </w:del>
                </w:p>
              </w:tc>
              <w:tc>
                <w:tcPr>
                  <w:tcW w:w="4030" w:type="dxa"/>
                </w:tcPr>
                <w:p w14:paraId="5F861DE5" w14:textId="6D949B15" w:rsidR="00E32F95" w:rsidRPr="002802C0" w:rsidRDefault="00E32F95" w:rsidP="00D23F9D">
                  <w:pPr>
                    <w:pStyle w:val="TAL"/>
                    <w:ind w:left="52" w:right="612"/>
                  </w:pPr>
                  <w:del w:id="313" w:author="Trakinat, Jean" w:date="2025-11-20T10:48:00Z" w16du:dateUtc="2025-11-20T15:48:00Z">
                    <w:r w:rsidRPr="00613E06" w:rsidDel="004B0806">
                      <w:rPr>
                        <w:highlight w:val="yellow"/>
                      </w:rPr>
                      <w:delText>The 6G system shall support multiple access technologies to be used simultaneously for one or more services active on the UE.</w:delText>
                    </w:r>
                  </w:del>
                </w:p>
              </w:tc>
              <w:tc>
                <w:tcPr>
                  <w:tcW w:w="1800" w:type="dxa"/>
                </w:tcPr>
                <w:p w14:paraId="3735C737" w14:textId="37FFDB80" w:rsidR="00E32F95" w:rsidRPr="002802C0" w:rsidRDefault="00E32F95" w:rsidP="00D23F9D">
                  <w:pPr>
                    <w:pStyle w:val="TAL"/>
                    <w:ind w:left="72" w:right="72"/>
                    <w:jc w:val="center"/>
                  </w:pPr>
                  <w:del w:id="314" w:author="Trakinat, Jean" w:date="2025-11-20T10:48:00Z" w16du:dateUtc="2025-11-20T15:48:00Z">
                    <w:r w:rsidRPr="002802C0" w:rsidDel="004B0806">
                      <w:delText>Clause 5.3</w:delText>
                    </w:r>
                  </w:del>
                </w:p>
              </w:tc>
              <w:tc>
                <w:tcPr>
                  <w:tcW w:w="2391" w:type="dxa"/>
                </w:tcPr>
                <w:p w14:paraId="25284779" w14:textId="6CDEB5A8" w:rsidR="00E32F95" w:rsidDel="004B0806" w:rsidRDefault="00E32F95" w:rsidP="00D23F9D">
                  <w:pPr>
                    <w:pStyle w:val="TAL"/>
                    <w:ind w:left="360" w:right="432"/>
                    <w:jc w:val="center"/>
                    <w:rPr>
                      <w:del w:id="315" w:author="Trakinat, Jean" w:date="2025-11-20T10:48:00Z" w16du:dateUtc="2025-11-20T15:48:00Z"/>
                    </w:rPr>
                  </w:pPr>
                  <w:del w:id="316" w:author="Trakinat, Jean" w:date="2025-11-20T10:48:00Z" w16du:dateUtc="2025-11-20T15:48:00Z">
                    <w:r w:rsidRPr="007C115E" w:rsidDel="004B0806">
                      <w:rPr>
                        <w:highlight w:val="yellow"/>
                      </w:rPr>
                      <w:delText>Proposed to be changed by S1-254085</w:delText>
                    </w:r>
                  </w:del>
                </w:p>
                <w:p w14:paraId="154AB32B" w14:textId="36EBF14E" w:rsidR="00E32F95" w:rsidDel="004B0806" w:rsidRDefault="00E32F95" w:rsidP="00D23F9D">
                  <w:pPr>
                    <w:pStyle w:val="TAL"/>
                    <w:ind w:left="360" w:right="432"/>
                    <w:jc w:val="center"/>
                    <w:rPr>
                      <w:del w:id="317" w:author="Trakinat, Jean" w:date="2025-11-20T10:48:00Z" w16du:dateUtc="2025-11-20T15:48:00Z"/>
                    </w:rPr>
                  </w:pPr>
                </w:p>
                <w:p w14:paraId="6DC833AA" w14:textId="1495202B" w:rsidR="00E32F95" w:rsidRPr="00F128AF" w:rsidRDefault="00E32F95" w:rsidP="00D23F9D">
                  <w:pPr>
                    <w:pStyle w:val="TAL"/>
                    <w:ind w:left="360" w:right="432"/>
                    <w:jc w:val="center"/>
                  </w:pPr>
                  <w:del w:id="318" w:author="Trakinat, Jean" w:date="2025-11-20T10:48:00Z" w16du:dateUtc="2025-11-20T15:48:00Z">
                    <w:r w:rsidRPr="007C115E" w:rsidDel="004B0806">
                      <w:rPr>
                        <w:highlight w:val="yellow"/>
                      </w:rPr>
                      <w:delText>Proposed to be changed by S1-254096</w:delText>
                    </w:r>
                  </w:del>
                </w:p>
              </w:tc>
            </w:tr>
            <w:bookmarkEnd w:id="7"/>
          </w:tbl>
          <w:p w14:paraId="7A55215A" w14:textId="77777777" w:rsidR="00E32F95" w:rsidRDefault="00E32F95" w:rsidP="000E0A06">
            <w:pPr>
              <w:spacing w:after="0" w:line="240" w:lineRule="auto"/>
              <w:ind w:left="360" w:right="742"/>
              <w:rPr>
                <w:rFonts w:eastAsia="Arial Unicode MS" w:cs="Arial"/>
                <w:iCs/>
                <w:szCs w:val="18"/>
                <w:lang w:eastAsia="zh-CN"/>
              </w:rPr>
            </w:pPr>
          </w:p>
          <w:p w14:paraId="0ED7CB5C" w14:textId="44B891FF" w:rsidR="00E32F95" w:rsidRPr="00E32F95" w:rsidRDefault="00E32F95" w:rsidP="000E0A06">
            <w:pPr>
              <w:spacing w:after="0" w:line="240" w:lineRule="auto"/>
              <w:ind w:left="360" w:right="742"/>
              <w:rPr>
                <w:rFonts w:eastAsia="Arial Unicode MS" w:cs="Arial"/>
                <w:iCs/>
                <w:szCs w:val="18"/>
                <w:lang w:eastAsia="zh-CN"/>
              </w:rPr>
            </w:pPr>
          </w:p>
        </w:tc>
      </w:tr>
      <w:tr w:rsidR="00CD0EA4" w:rsidRPr="00745D37" w14:paraId="75B80438" w14:textId="77777777" w:rsidTr="00D23F9D">
        <w:trPr>
          <w:trHeight w:val="141"/>
        </w:trPr>
        <w:tc>
          <w:tcPr>
            <w:tcW w:w="11167" w:type="dxa"/>
            <w:gridSpan w:val="2"/>
            <w:tcBorders>
              <w:bottom w:val="single" w:sz="4" w:space="0" w:color="auto"/>
            </w:tcBorders>
            <w:shd w:val="clear" w:color="auto" w:fill="F2F2F2" w:themeFill="background1" w:themeFillShade="F2"/>
          </w:tcPr>
          <w:p w14:paraId="4EB7A168" w14:textId="77777777" w:rsidR="00CD0EA4" w:rsidRPr="00E775B8" w:rsidRDefault="00CD0EA4" w:rsidP="000E0A06">
            <w:pPr>
              <w:pStyle w:val="Heading3"/>
              <w:numPr>
                <w:ilvl w:val="0"/>
                <w:numId w:val="21"/>
              </w:numPr>
              <w:ind w:left="360"/>
              <w:rPr>
                <w:sz w:val="24"/>
                <w:szCs w:val="24"/>
              </w:rPr>
            </w:pPr>
            <w:r>
              <w:rPr>
                <w:sz w:val="24"/>
                <w:szCs w:val="24"/>
              </w:rPr>
              <w:lastRenderedPageBreak/>
              <w:t>Close</w:t>
            </w:r>
          </w:p>
        </w:tc>
      </w:tr>
    </w:tbl>
    <w:p w14:paraId="7689B387" w14:textId="77777777" w:rsidR="00513C94" w:rsidRDefault="00513C94" w:rsidP="00D23F9D">
      <w:pPr>
        <w:suppressAutoHyphens/>
        <w:snapToGrid w:val="0"/>
        <w:spacing w:after="0" w:line="240" w:lineRule="auto"/>
        <w:ind w:left="360"/>
        <w:rPr>
          <w:rFonts w:eastAsia="Arial Unicode MS" w:cs="Arial"/>
          <w:color w:val="00B050"/>
          <w:sz w:val="24"/>
          <w:szCs w:val="24"/>
          <w:lang w:eastAsia="ar-SA"/>
        </w:rPr>
      </w:pPr>
    </w:p>
    <w:sectPr w:rsidR="00513C94" w:rsidSect="000E0A06">
      <w:pgSz w:w="11905" w:h="16837" w:code="9"/>
      <w:pgMar w:top="1077" w:right="835" w:bottom="107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B1A4" w14:textId="77777777" w:rsidR="003C777B" w:rsidRDefault="003C777B" w:rsidP="002E015E">
      <w:pPr>
        <w:spacing w:after="0" w:line="240" w:lineRule="auto"/>
      </w:pPr>
      <w:r>
        <w:separator/>
      </w:r>
    </w:p>
  </w:endnote>
  <w:endnote w:type="continuationSeparator" w:id="0">
    <w:p w14:paraId="38D502CA" w14:textId="77777777" w:rsidR="003C777B" w:rsidRDefault="003C777B" w:rsidP="002E015E">
      <w:pPr>
        <w:spacing w:after="0" w:line="240" w:lineRule="auto"/>
      </w:pPr>
      <w:r>
        <w:continuationSeparator/>
      </w:r>
    </w:p>
  </w:endnote>
  <w:endnote w:type="continuationNotice" w:id="1">
    <w:p w14:paraId="3CFE94D1" w14:textId="77777777" w:rsidR="003C777B" w:rsidRDefault="003C7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E0786" w14:textId="77777777" w:rsidR="003C777B" w:rsidRDefault="003C777B" w:rsidP="002E015E">
      <w:pPr>
        <w:spacing w:after="0" w:line="240" w:lineRule="auto"/>
      </w:pPr>
      <w:r>
        <w:separator/>
      </w:r>
    </w:p>
  </w:footnote>
  <w:footnote w:type="continuationSeparator" w:id="0">
    <w:p w14:paraId="648EC6B0" w14:textId="77777777" w:rsidR="003C777B" w:rsidRDefault="003C777B" w:rsidP="002E015E">
      <w:pPr>
        <w:spacing w:after="0" w:line="240" w:lineRule="auto"/>
      </w:pPr>
      <w:r>
        <w:continuationSeparator/>
      </w:r>
    </w:p>
  </w:footnote>
  <w:footnote w:type="continuationNotice" w:id="1">
    <w:p w14:paraId="6435ABC9" w14:textId="77777777" w:rsidR="003C777B" w:rsidRDefault="003C77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283"/>
        </w:tabs>
        <w:ind w:left="283"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0EC0F4F"/>
    <w:multiLevelType w:val="hybridMultilevel"/>
    <w:tmpl w:val="58BA33A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A178E"/>
    <w:multiLevelType w:val="multilevel"/>
    <w:tmpl w:val="95660C26"/>
    <w:lvl w:ilvl="0">
      <w:start w:val="8"/>
      <w:numFmt w:val="decimal"/>
      <w:lvlText w:val="%1"/>
      <w:lvlJc w:val="left"/>
      <w:pPr>
        <w:ind w:left="458" w:hanging="458"/>
      </w:pPr>
      <w:rPr>
        <w:rFonts w:hint="default"/>
      </w:rPr>
    </w:lvl>
    <w:lvl w:ilvl="1">
      <w:start w:val="1"/>
      <w:numFmt w:val="decimal"/>
      <w:lvlText w:val="%1.%2"/>
      <w:lvlJc w:val="left"/>
      <w:pPr>
        <w:ind w:left="458" w:hanging="458"/>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D1EC2"/>
    <w:multiLevelType w:val="multilevel"/>
    <w:tmpl w:val="63A4EBDA"/>
    <w:lvl w:ilvl="0">
      <w:start w:val="8"/>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5EBD3A54"/>
    <w:multiLevelType w:val="hybridMultilevel"/>
    <w:tmpl w:val="6E309FA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15D0ABE"/>
    <w:multiLevelType w:val="hybridMultilevel"/>
    <w:tmpl w:val="04D24DF2"/>
    <w:lvl w:ilvl="0" w:tplc="611AB190">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1C07E2"/>
    <w:multiLevelType w:val="hybridMultilevel"/>
    <w:tmpl w:val="16F056DA"/>
    <w:lvl w:ilvl="0" w:tplc="B2D07990">
      <w:start w:val="2"/>
      <w:numFmt w:val="decimal"/>
      <w:lvlText w:val="%1"/>
      <w:lvlJc w:val="left"/>
      <w:pPr>
        <w:ind w:left="643" w:hanging="360"/>
      </w:pPr>
      <w:rPr>
        <w:rFonts w:hint="default"/>
      </w:rPr>
    </w:lvl>
    <w:lvl w:ilvl="1" w:tplc="0C070019" w:tentative="1">
      <w:start w:val="1"/>
      <w:numFmt w:val="lowerLetter"/>
      <w:lvlText w:val="%2."/>
      <w:lvlJc w:val="left"/>
      <w:pPr>
        <w:ind w:left="1363" w:hanging="360"/>
      </w:pPr>
    </w:lvl>
    <w:lvl w:ilvl="2" w:tplc="0C07001B" w:tentative="1">
      <w:start w:val="1"/>
      <w:numFmt w:val="lowerRoman"/>
      <w:lvlText w:val="%3."/>
      <w:lvlJc w:val="right"/>
      <w:pPr>
        <w:ind w:left="2083" w:hanging="180"/>
      </w:pPr>
    </w:lvl>
    <w:lvl w:ilvl="3" w:tplc="0C07000F" w:tentative="1">
      <w:start w:val="1"/>
      <w:numFmt w:val="decimal"/>
      <w:lvlText w:val="%4."/>
      <w:lvlJc w:val="left"/>
      <w:pPr>
        <w:ind w:left="2803" w:hanging="360"/>
      </w:pPr>
    </w:lvl>
    <w:lvl w:ilvl="4" w:tplc="0C070019" w:tentative="1">
      <w:start w:val="1"/>
      <w:numFmt w:val="lowerLetter"/>
      <w:lvlText w:val="%5."/>
      <w:lvlJc w:val="left"/>
      <w:pPr>
        <w:ind w:left="3523" w:hanging="360"/>
      </w:pPr>
    </w:lvl>
    <w:lvl w:ilvl="5" w:tplc="0C07001B" w:tentative="1">
      <w:start w:val="1"/>
      <w:numFmt w:val="lowerRoman"/>
      <w:lvlText w:val="%6."/>
      <w:lvlJc w:val="right"/>
      <w:pPr>
        <w:ind w:left="4243" w:hanging="180"/>
      </w:pPr>
    </w:lvl>
    <w:lvl w:ilvl="6" w:tplc="0C07000F" w:tentative="1">
      <w:start w:val="1"/>
      <w:numFmt w:val="decimal"/>
      <w:lvlText w:val="%7."/>
      <w:lvlJc w:val="left"/>
      <w:pPr>
        <w:ind w:left="4963" w:hanging="360"/>
      </w:pPr>
    </w:lvl>
    <w:lvl w:ilvl="7" w:tplc="0C070019" w:tentative="1">
      <w:start w:val="1"/>
      <w:numFmt w:val="lowerLetter"/>
      <w:lvlText w:val="%8."/>
      <w:lvlJc w:val="left"/>
      <w:pPr>
        <w:ind w:left="5683" w:hanging="360"/>
      </w:pPr>
    </w:lvl>
    <w:lvl w:ilvl="8" w:tplc="0C07001B" w:tentative="1">
      <w:start w:val="1"/>
      <w:numFmt w:val="lowerRoman"/>
      <w:lvlText w:val="%9."/>
      <w:lvlJc w:val="right"/>
      <w:pPr>
        <w:ind w:left="6403" w:hanging="180"/>
      </w:pPr>
    </w:lvl>
  </w:abstractNum>
  <w:abstractNum w:abstractNumId="23" w15:restartNumberingAfterBreak="0">
    <w:nsid w:val="62F65159"/>
    <w:multiLevelType w:val="hybridMultilevel"/>
    <w:tmpl w:val="0CB6F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F83BC6"/>
    <w:multiLevelType w:val="hybridMultilevel"/>
    <w:tmpl w:val="8A263D04"/>
    <w:lvl w:ilvl="0" w:tplc="611AB19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8273E54"/>
    <w:multiLevelType w:val="hybridMultilevel"/>
    <w:tmpl w:val="BFAC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24"/>
  </w:num>
  <w:num w:numId="10" w16cid:durableId="1184980164">
    <w:abstractNumId w:val="18"/>
  </w:num>
  <w:num w:numId="11" w16cid:durableId="182203613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20"/>
  </w:num>
  <w:num w:numId="14" w16cid:durableId="1800492571">
    <w:abstractNumId w:val="28"/>
  </w:num>
  <w:num w:numId="15" w16cid:durableId="1749884749">
    <w:abstractNumId w:val="26"/>
  </w:num>
  <w:num w:numId="16" w16cid:durableId="198574096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7"/>
  </w:num>
  <w:num w:numId="18" w16cid:durableId="1548108975">
    <w:abstractNumId w:val="10"/>
  </w:num>
  <w:num w:numId="19" w16cid:durableId="1023435822">
    <w:abstractNumId w:val="14"/>
  </w:num>
  <w:num w:numId="20" w16cid:durableId="2120292884">
    <w:abstractNumId w:val="19"/>
  </w:num>
  <w:num w:numId="21" w16cid:durableId="1138106364">
    <w:abstractNumId w:val="9"/>
  </w:num>
  <w:num w:numId="22" w16cid:durableId="1756171206">
    <w:abstractNumId w:val="22"/>
  </w:num>
  <w:num w:numId="23" w16cid:durableId="672024614">
    <w:abstractNumId w:val="11"/>
  </w:num>
  <w:num w:numId="24" w16cid:durableId="1535531573">
    <w:abstractNumId w:val="15"/>
  </w:num>
  <w:num w:numId="25" w16cid:durableId="544759387">
    <w:abstractNumId w:val="8"/>
  </w:num>
  <w:num w:numId="26" w16cid:durableId="1089423465">
    <w:abstractNumId w:val="13"/>
  </w:num>
  <w:num w:numId="27" w16cid:durableId="1836803805">
    <w:abstractNumId w:val="27"/>
  </w:num>
  <w:num w:numId="28" w16cid:durableId="440881545">
    <w:abstractNumId w:val="25"/>
  </w:num>
  <w:num w:numId="29" w16cid:durableId="294257846">
    <w:abstractNumId w:val="23"/>
  </w:num>
  <w:num w:numId="30" w16cid:durableId="1072194019">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42"/>
    <w:rsid w:val="0000020D"/>
    <w:rsid w:val="000006C6"/>
    <w:rsid w:val="0000097B"/>
    <w:rsid w:val="00000A1F"/>
    <w:rsid w:val="0000122B"/>
    <w:rsid w:val="0000147B"/>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6B76"/>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388"/>
    <w:rsid w:val="000223C7"/>
    <w:rsid w:val="000223E0"/>
    <w:rsid w:val="00022D33"/>
    <w:rsid w:val="00022E51"/>
    <w:rsid w:val="000230E6"/>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F6D"/>
    <w:rsid w:val="0004309F"/>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18D7"/>
    <w:rsid w:val="00052064"/>
    <w:rsid w:val="000521F6"/>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21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535"/>
    <w:rsid w:val="000B4D09"/>
    <w:rsid w:val="000B4D89"/>
    <w:rsid w:val="000B52D5"/>
    <w:rsid w:val="000B55BC"/>
    <w:rsid w:val="000B569A"/>
    <w:rsid w:val="000B570C"/>
    <w:rsid w:val="000B6348"/>
    <w:rsid w:val="000B6999"/>
    <w:rsid w:val="000B6F76"/>
    <w:rsid w:val="000B7247"/>
    <w:rsid w:val="000C076F"/>
    <w:rsid w:val="000C0ACD"/>
    <w:rsid w:val="000C0F67"/>
    <w:rsid w:val="000C1438"/>
    <w:rsid w:val="000C1616"/>
    <w:rsid w:val="000C1700"/>
    <w:rsid w:val="000C1BDC"/>
    <w:rsid w:val="000C20A3"/>
    <w:rsid w:val="000C20A9"/>
    <w:rsid w:val="000C2BBB"/>
    <w:rsid w:val="000C2C8B"/>
    <w:rsid w:val="000C32F4"/>
    <w:rsid w:val="000C38F2"/>
    <w:rsid w:val="000C3C87"/>
    <w:rsid w:val="000C3E86"/>
    <w:rsid w:val="000C4657"/>
    <w:rsid w:val="000C465F"/>
    <w:rsid w:val="000C4985"/>
    <w:rsid w:val="000C4DB4"/>
    <w:rsid w:val="000C4EA3"/>
    <w:rsid w:val="000C4EBF"/>
    <w:rsid w:val="000C4F04"/>
    <w:rsid w:val="000C4F16"/>
    <w:rsid w:val="000C5253"/>
    <w:rsid w:val="000C5746"/>
    <w:rsid w:val="000C5FEE"/>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BEB"/>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A06"/>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7CE"/>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A98"/>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2F3"/>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2F60"/>
    <w:rsid w:val="00163791"/>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50C"/>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313"/>
    <w:rsid w:val="001B789C"/>
    <w:rsid w:val="001C08D6"/>
    <w:rsid w:val="001C1569"/>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4CF"/>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0B8F"/>
    <w:rsid w:val="001F10D2"/>
    <w:rsid w:val="001F111B"/>
    <w:rsid w:val="001F15B3"/>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10E7"/>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4A6B"/>
    <w:rsid w:val="00224B5F"/>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2F2E"/>
    <w:rsid w:val="00263B6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4BD1"/>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4AA"/>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9BD"/>
    <w:rsid w:val="00310D70"/>
    <w:rsid w:val="00310E8A"/>
    <w:rsid w:val="003129DE"/>
    <w:rsid w:val="00312F24"/>
    <w:rsid w:val="00312F5A"/>
    <w:rsid w:val="00313119"/>
    <w:rsid w:val="00313DF3"/>
    <w:rsid w:val="00313F0F"/>
    <w:rsid w:val="003149C2"/>
    <w:rsid w:val="00314C58"/>
    <w:rsid w:val="0031564D"/>
    <w:rsid w:val="00315956"/>
    <w:rsid w:val="00315BF4"/>
    <w:rsid w:val="00315D92"/>
    <w:rsid w:val="00315E6E"/>
    <w:rsid w:val="00315FBB"/>
    <w:rsid w:val="0031601B"/>
    <w:rsid w:val="00316141"/>
    <w:rsid w:val="00316D3B"/>
    <w:rsid w:val="00316EDB"/>
    <w:rsid w:val="00317254"/>
    <w:rsid w:val="003179DA"/>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868"/>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0901"/>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827"/>
    <w:rsid w:val="00371CD3"/>
    <w:rsid w:val="00372979"/>
    <w:rsid w:val="0037308A"/>
    <w:rsid w:val="00373A32"/>
    <w:rsid w:val="00373FC4"/>
    <w:rsid w:val="0037457B"/>
    <w:rsid w:val="00374B65"/>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AC0"/>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7B"/>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585"/>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089"/>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17E9B"/>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08BA"/>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AA4"/>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3CC"/>
    <w:rsid w:val="004554B0"/>
    <w:rsid w:val="00455573"/>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2A63"/>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E8F"/>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748"/>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69F8"/>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6"/>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99A"/>
    <w:rsid w:val="004B7E6F"/>
    <w:rsid w:val="004C1A85"/>
    <w:rsid w:val="004C1EF3"/>
    <w:rsid w:val="004C215F"/>
    <w:rsid w:val="004C235E"/>
    <w:rsid w:val="004C3363"/>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6D9"/>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3C94"/>
    <w:rsid w:val="005145C5"/>
    <w:rsid w:val="00514715"/>
    <w:rsid w:val="00514AAC"/>
    <w:rsid w:val="00514B7E"/>
    <w:rsid w:val="00514F56"/>
    <w:rsid w:val="00515079"/>
    <w:rsid w:val="005153D9"/>
    <w:rsid w:val="00515B39"/>
    <w:rsid w:val="00515E44"/>
    <w:rsid w:val="0051615E"/>
    <w:rsid w:val="00516411"/>
    <w:rsid w:val="00516A30"/>
    <w:rsid w:val="005174D7"/>
    <w:rsid w:val="005179FD"/>
    <w:rsid w:val="00517B0F"/>
    <w:rsid w:val="00517C64"/>
    <w:rsid w:val="00521B57"/>
    <w:rsid w:val="005227F7"/>
    <w:rsid w:val="005229C7"/>
    <w:rsid w:val="0052371E"/>
    <w:rsid w:val="00523948"/>
    <w:rsid w:val="00524127"/>
    <w:rsid w:val="00524568"/>
    <w:rsid w:val="005245D4"/>
    <w:rsid w:val="005250A9"/>
    <w:rsid w:val="005254EE"/>
    <w:rsid w:val="00525707"/>
    <w:rsid w:val="00525DF0"/>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12F"/>
    <w:rsid w:val="00552A82"/>
    <w:rsid w:val="00552DE6"/>
    <w:rsid w:val="00552EE9"/>
    <w:rsid w:val="005532EA"/>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A10"/>
    <w:rsid w:val="005A4C8E"/>
    <w:rsid w:val="005A4F43"/>
    <w:rsid w:val="005A5AD7"/>
    <w:rsid w:val="005A5C18"/>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2C06"/>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0A5"/>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C69"/>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06D"/>
    <w:rsid w:val="006357A6"/>
    <w:rsid w:val="00635FEA"/>
    <w:rsid w:val="00636194"/>
    <w:rsid w:val="0063636C"/>
    <w:rsid w:val="006373EE"/>
    <w:rsid w:val="006375C8"/>
    <w:rsid w:val="00637728"/>
    <w:rsid w:val="00637840"/>
    <w:rsid w:val="00637940"/>
    <w:rsid w:val="00637E3B"/>
    <w:rsid w:val="00640FB1"/>
    <w:rsid w:val="006410FB"/>
    <w:rsid w:val="00641800"/>
    <w:rsid w:val="00642127"/>
    <w:rsid w:val="0064259D"/>
    <w:rsid w:val="006431A3"/>
    <w:rsid w:val="00643736"/>
    <w:rsid w:val="00643A81"/>
    <w:rsid w:val="00644006"/>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98C"/>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6F69"/>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A7CAB"/>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AE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1A0"/>
    <w:rsid w:val="006F4AE8"/>
    <w:rsid w:val="006F4CCD"/>
    <w:rsid w:val="006F5D05"/>
    <w:rsid w:val="006F6810"/>
    <w:rsid w:val="006F782E"/>
    <w:rsid w:val="006F7F71"/>
    <w:rsid w:val="00700478"/>
    <w:rsid w:val="00700490"/>
    <w:rsid w:val="0070071D"/>
    <w:rsid w:val="00700A09"/>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3E9"/>
    <w:rsid w:val="007076A0"/>
    <w:rsid w:val="00707A56"/>
    <w:rsid w:val="00710148"/>
    <w:rsid w:val="007101B4"/>
    <w:rsid w:val="007101D9"/>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312"/>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395"/>
    <w:rsid w:val="00742989"/>
    <w:rsid w:val="00742A7C"/>
    <w:rsid w:val="00742DDD"/>
    <w:rsid w:val="007439FF"/>
    <w:rsid w:val="00744151"/>
    <w:rsid w:val="00744765"/>
    <w:rsid w:val="00744814"/>
    <w:rsid w:val="00744A88"/>
    <w:rsid w:val="0074521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081"/>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6A3"/>
    <w:rsid w:val="007C0B44"/>
    <w:rsid w:val="007C0C53"/>
    <w:rsid w:val="007C0D32"/>
    <w:rsid w:val="007C0F04"/>
    <w:rsid w:val="007C0FFD"/>
    <w:rsid w:val="007C1896"/>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49A"/>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4E4F"/>
    <w:rsid w:val="008560BB"/>
    <w:rsid w:val="0085655A"/>
    <w:rsid w:val="008565C2"/>
    <w:rsid w:val="0085753F"/>
    <w:rsid w:val="00857B27"/>
    <w:rsid w:val="00860075"/>
    <w:rsid w:val="00860433"/>
    <w:rsid w:val="0086048A"/>
    <w:rsid w:val="00860B45"/>
    <w:rsid w:val="00860BC4"/>
    <w:rsid w:val="00860D7C"/>
    <w:rsid w:val="00861131"/>
    <w:rsid w:val="008615FE"/>
    <w:rsid w:val="0086175A"/>
    <w:rsid w:val="00862BA6"/>
    <w:rsid w:val="008632F4"/>
    <w:rsid w:val="00863311"/>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52E"/>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DC"/>
    <w:rsid w:val="008C1922"/>
    <w:rsid w:val="008C1A27"/>
    <w:rsid w:val="008C1CF7"/>
    <w:rsid w:val="008C1D5A"/>
    <w:rsid w:val="008C224E"/>
    <w:rsid w:val="008C2A5C"/>
    <w:rsid w:val="008C2C33"/>
    <w:rsid w:val="008C426E"/>
    <w:rsid w:val="008C4B00"/>
    <w:rsid w:val="008C540C"/>
    <w:rsid w:val="008C5C5F"/>
    <w:rsid w:val="008C6291"/>
    <w:rsid w:val="008C63FA"/>
    <w:rsid w:val="008C700F"/>
    <w:rsid w:val="008C7F8E"/>
    <w:rsid w:val="008D00B8"/>
    <w:rsid w:val="008D019D"/>
    <w:rsid w:val="008D08D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8F6"/>
    <w:rsid w:val="008E3E66"/>
    <w:rsid w:val="008E43BC"/>
    <w:rsid w:val="008E45E1"/>
    <w:rsid w:val="008E4AF6"/>
    <w:rsid w:val="008E50F2"/>
    <w:rsid w:val="008E5534"/>
    <w:rsid w:val="008E5B8E"/>
    <w:rsid w:val="008E5D1C"/>
    <w:rsid w:val="008E65B8"/>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4E"/>
    <w:rsid w:val="009020FB"/>
    <w:rsid w:val="00902129"/>
    <w:rsid w:val="009029DB"/>
    <w:rsid w:val="00902F39"/>
    <w:rsid w:val="00903040"/>
    <w:rsid w:val="0090351B"/>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44D"/>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3E0"/>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7F5"/>
    <w:rsid w:val="009E5DB8"/>
    <w:rsid w:val="009E6063"/>
    <w:rsid w:val="009E6A8A"/>
    <w:rsid w:val="009E6C4D"/>
    <w:rsid w:val="009E7255"/>
    <w:rsid w:val="009E7297"/>
    <w:rsid w:val="009E75EF"/>
    <w:rsid w:val="009E78AB"/>
    <w:rsid w:val="009E7AAE"/>
    <w:rsid w:val="009E7EA9"/>
    <w:rsid w:val="009F00BF"/>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97E"/>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423"/>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2F5E"/>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792"/>
    <w:rsid w:val="00AC3AA7"/>
    <w:rsid w:val="00AC4338"/>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333"/>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AF7273"/>
    <w:rsid w:val="00B00092"/>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09B"/>
    <w:rsid w:val="00B0537A"/>
    <w:rsid w:val="00B05C31"/>
    <w:rsid w:val="00B06660"/>
    <w:rsid w:val="00B06A1F"/>
    <w:rsid w:val="00B06E41"/>
    <w:rsid w:val="00B06E49"/>
    <w:rsid w:val="00B0705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39"/>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BDA"/>
    <w:rsid w:val="00B47E4A"/>
    <w:rsid w:val="00B47FC7"/>
    <w:rsid w:val="00B505A4"/>
    <w:rsid w:val="00B50965"/>
    <w:rsid w:val="00B50EEC"/>
    <w:rsid w:val="00B50F3E"/>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442"/>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67DD6"/>
    <w:rsid w:val="00B71022"/>
    <w:rsid w:val="00B71736"/>
    <w:rsid w:val="00B71F46"/>
    <w:rsid w:val="00B71F5A"/>
    <w:rsid w:val="00B72668"/>
    <w:rsid w:val="00B73BF9"/>
    <w:rsid w:val="00B73C4A"/>
    <w:rsid w:val="00B74148"/>
    <w:rsid w:val="00B741E4"/>
    <w:rsid w:val="00B7450A"/>
    <w:rsid w:val="00B74D41"/>
    <w:rsid w:val="00B75330"/>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69D"/>
    <w:rsid w:val="00B85722"/>
    <w:rsid w:val="00B85798"/>
    <w:rsid w:val="00B860BC"/>
    <w:rsid w:val="00B86984"/>
    <w:rsid w:val="00B8746C"/>
    <w:rsid w:val="00B87472"/>
    <w:rsid w:val="00B87C15"/>
    <w:rsid w:val="00B87F4F"/>
    <w:rsid w:val="00B90264"/>
    <w:rsid w:val="00B905DA"/>
    <w:rsid w:val="00B90ADA"/>
    <w:rsid w:val="00B90C60"/>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992"/>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3F6"/>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09C"/>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E8F"/>
    <w:rsid w:val="00C347C0"/>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0EA4"/>
    <w:rsid w:val="00CD1EAF"/>
    <w:rsid w:val="00CD2017"/>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9A1"/>
    <w:rsid w:val="00CE6A21"/>
    <w:rsid w:val="00CE765F"/>
    <w:rsid w:val="00CE7BF3"/>
    <w:rsid w:val="00CE7CA3"/>
    <w:rsid w:val="00CF0851"/>
    <w:rsid w:val="00CF0A87"/>
    <w:rsid w:val="00CF0F5F"/>
    <w:rsid w:val="00CF0FCD"/>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26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02"/>
    <w:rsid w:val="00D21F99"/>
    <w:rsid w:val="00D22029"/>
    <w:rsid w:val="00D22BB7"/>
    <w:rsid w:val="00D22C01"/>
    <w:rsid w:val="00D23B43"/>
    <w:rsid w:val="00D23BA1"/>
    <w:rsid w:val="00D23C2E"/>
    <w:rsid w:val="00D23E08"/>
    <w:rsid w:val="00D23F9D"/>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779"/>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1FC6"/>
    <w:rsid w:val="00DE25F3"/>
    <w:rsid w:val="00DE2825"/>
    <w:rsid w:val="00DE2980"/>
    <w:rsid w:val="00DE2B83"/>
    <w:rsid w:val="00DE2E4C"/>
    <w:rsid w:val="00DE317D"/>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2DC9"/>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93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2F95"/>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0F"/>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661"/>
    <w:rsid w:val="00E76C64"/>
    <w:rsid w:val="00E770DE"/>
    <w:rsid w:val="00E771C5"/>
    <w:rsid w:val="00E773C3"/>
    <w:rsid w:val="00E775B8"/>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DE2"/>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B763F"/>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5A4"/>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88"/>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3C8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35"/>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66B"/>
    <w:rsid w:val="00F468B1"/>
    <w:rsid w:val="00F46996"/>
    <w:rsid w:val="00F46D70"/>
    <w:rsid w:val="00F46EE2"/>
    <w:rsid w:val="00F471CC"/>
    <w:rsid w:val="00F4781B"/>
    <w:rsid w:val="00F507B6"/>
    <w:rsid w:val="00F50950"/>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5EAB"/>
    <w:rsid w:val="00F66569"/>
    <w:rsid w:val="00F666D4"/>
    <w:rsid w:val="00F66F85"/>
    <w:rsid w:val="00F679D1"/>
    <w:rsid w:val="00F67D41"/>
    <w:rsid w:val="00F67FCE"/>
    <w:rsid w:val="00F70236"/>
    <w:rsid w:val="00F70720"/>
    <w:rsid w:val="00F71DF3"/>
    <w:rsid w:val="00F728F7"/>
    <w:rsid w:val="00F72D99"/>
    <w:rsid w:val="00F73617"/>
    <w:rsid w:val="00F736F3"/>
    <w:rsid w:val="00F73A6D"/>
    <w:rsid w:val="00F73ACA"/>
    <w:rsid w:val="00F73F5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847"/>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36"/>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2DB"/>
    <w:rsid w:val="00FE3347"/>
    <w:rsid w:val="00FE39FE"/>
    <w:rsid w:val="00FE4C1F"/>
    <w:rsid w:val="00FE4F4B"/>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1F31"/>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sz w:val="20"/>
      <w:lang w:val="en-US"/>
    </w:rPr>
  </w:style>
  <w:style w:type="paragraph" w:customStyle="1" w:styleId="ZchnZchnCharCharZchnZchn">
    <w:name w:val="Zchn Zchn Char Char Zchn Zchn"/>
    <w:basedOn w:val="Normal"/>
    <w:semiHidden/>
    <w:rsid w:val="001033D8"/>
    <w:pPr>
      <w:spacing w:after="160" w:line="240" w:lineRule="exact"/>
    </w:pPr>
    <w:rPr>
      <w:sz w:val="20"/>
      <w:lang w:val="en-US"/>
    </w:rPr>
  </w:style>
  <w:style w:type="paragraph" w:customStyle="1" w:styleId="CarCarCharCharChar">
    <w:name w:val="Car Car Char Char Char"/>
    <w:basedOn w:val="Normal"/>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Normal"/>
    <w:semiHidden/>
    <w:rsid w:val="001033D8"/>
    <w:pPr>
      <w:spacing w:after="160" w:line="240" w:lineRule="exact"/>
    </w:pPr>
    <w:rPr>
      <w:sz w:val="20"/>
      <w:lang w:val="en-US"/>
    </w:rPr>
  </w:style>
  <w:style w:type="paragraph" w:customStyle="1" w:styleId="ZchnZchn">
    <w:name w:val="Zchn Zchn"/>
    <w:basedOn w:val="Normal"/>
    <w:semiHidden/>
    <w:rsid w:val="001033D8"/>
    <w:pPr>
      <w:spacing w:after="160" w:line="240" w:lineRule="exact"/>
    </w:pPr>
    <w:rPr>
      <w:sz w:val="20"/>
      <w:lang w:val="en-US"/>
    </w:rPr>
  </w:style>
  <w:style w:type="paragraph" w:customStyle="1" w:styleId="CharCharCharZchnZchn">
    <w:name w:val="Char Char Char Zchn Zchn"/>
    <w:basedOn w:val="Normal"/>
    <w:semiHidden/>
    <w:rsid w:val="001033D8"/>
    <w:pPr>
      <w:spacing w:after="160" w:line="240" w:lineRule="exact"/>
    </w:pPr>
    <w:rPr>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qFormat/>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link w:val="TALChar"/>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cs="Arial"/>
      <w:lang w:val="en-US"/>
    </w:rPr>
  </w:style>
  <w:style w:type="paragraph" w:customStyle="1" w:styleId="CarCarCharCharChar2">
    <w:name w:val="Car Car Char Char Char2"/>
    <w:basedOn w:val="Normal"/>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cs="Arial"/>
      <w:lang w:val="en-US"/>
    </w:rPr>
  </w:style>
  <w:style w:type="paragraph" w:customStyle="1" w:styleId="ZchnZchn2">
    <w:name w:val="Zchn Zchn2"/>
    <w:basedOn w:val="Normal"/>
    <w:semiHidden/>
    <w:rsid w:val="00A17642"/>
    <w:pPr>
      <w:spacing w:after="160" w:line="240" w:lineRule="exact"/>
    </w:pPr>
    <w:rPr>
      <w:rFonts w:cs="Arial"/>
      <w:lang w:val="en-US"/>
    </w:rPr>
  </w:style>
  <w:style w:type="paragraph" w:customStyle="1" w:styleId="CharCharCharZchnZchn2">
    <w:name w:val="Char Char Char Zchn Zchn2"/>
    <w:basedOn w:val="Normal"/>
    <w:semiHidden/>
    <w:rsid w:val="00A17642"/>
    <w:pPr>
      <w:spacing w:after="160" w:line="240" w:lineRule="exact"/>
    </w:pPr>
    <w:rPr>
      <w:rFonts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cs="Arial"/>
      <w:lang w:val="en-US"/>
    </w:rPr>
  </w:style>
  <w:style w:type="paragraph" w:customStyle="1" w:styleId="CarCarCharChar2">
    <w:name w:val="Car Car Char Char2"/>
    <w:basedOn w:val="Normal"/>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cs="Arial"/>
      <w:lang w:val="en-US"/>
    </w:rPr>
  </w:style>
  <w:style w:type="paragraph" w:customStyle="1" w:styleId="CarCarCharCharChar1">
    <w:name w:val="Car Car Char Char Char1"/>
    <w:basedOn w:val="Normal"/>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cs="Arial"/>
      <w:lang w:val="en-US"/>
    </w:rPr>
  </w:style>
  <w:style w:type="paragraph" w:customStyle="1" w:styleId="ZchnZchn1">
    <w:name w:val="Zchn Zchn1"/>
    <w:basedOn w:val="Normal"/>
    <w:semiHidden/>
    <w:rsid w:val="009B1044"/>
    <w:pPr>
      <w:spacing w:after="160" w:line="240" w:lineRule="exact"/>
    </w:pPr>
    <w:rPr>
      <w:rFonts w:cs="Arial"/>
      <w:lang w:val="en-US"/>
    </w:rPr>
  </w:style>
  <w:style w:type="paragraph" w:customStyle="1" w:styleId="CharCharCharZchnZchn1">
    <w:name w:val="Char Char Char Zchn Zchn1"/>
    <w:basedOn w:val="Normal"/>
    <w:semiHidden/>
    <w:rsid w:val="009B1044"/>
    <w:pPr>
      <w:spacing w:after="160" w:line="240" w:lineRule="exact"/>
    </w:pPr>
    <w:rPr>
      <w:rFonts w:cs="Arial"/>
      <w:lang w:val="en-US"/>
    </w:rPr>
  </w:style>
  <w:style w:type="paragraph" w:customStyle="1" w:styleId="CharCharCharCharChar1">
    <w:name w:val="Char Char Char Char (文字) (文字) Char1"/>
    <w:basedOn w:val="Normal"/>
    <w:semiHidden/>
    <w:rsid w:val="009B1044"/>
    <w:pPr>
      <w:spacing w:after="160" w:line="240" w:lineRule="exact"/>
    </w:pPr>
    <w:rPr>
      <w:rFonts w:cs="Arial"/>
      <w:lang w:val="en-US"/>
    </w:rPr>
  </w:style>
  <w:style w:type="paragraph" w:customStyle="1" w:styleId="CarCarCharChar1">
    <w:name w:val="Car Car Char Char1"/>
    <w:basedOn w:val="Normal"/>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 w:type="paragraph" w:customStyle="1" w:styleId="TAH">
    <w:name w:val="TAH"/>
    <w:basedOn w:val="TAC"/>
    <w:link w:val="TAHCar"/>
    <w:qFormat/>
    <w:rsid w:val="00E32F95"/>
    <w:rPr>
      <w:rFonts w:eastAsia="Times New Roman"/>
      <w:b/>
      <w:sz w:val="18"/>
    </w:rPr>
  </w:style>
  <w:style w:type="paragraph" w:customStyle="1" w:styleId="TH">
    <w:name w:val="TH"/>
    <w:basedOn w:val="Normal"/>
    <w:link w:val="THChar"/>
    <w:qFormat/>
    <w:rsid w:val="00E32F95"/>
    <w:pPr>
      <w:keepNext/>
      <w:keepLines/>
      <w:spacing w:before="60" w:after="180" w:line="240" w:lineRule="auto"/>
      <w:jc w:val="center"/>
    </w:pPr>
    <w:rPr>
      <w:rFonts w:eastAsia="Times New Roman"/>
      <w:b/>
      <w:sz w:val="20"/>
      <w:szCs w:val="20"/>
    </w:rPr>
  </w:style>
  <w:style w:type="character" w:customStyle="1" w:styleId="THChar">
    <w:name w:val="TH Char"/>
    <w:link w:val="TH"/>
    <w:qFormat/>
    <w:rsid w:val="00E32F95"/>
    <w:rPr>
      <w:rFonts w:ascii="Arial" w:eastAsia="Times New Roman" w:hAnsi="Arial"/>
      <w:b/>
      <w:lang w:eastAsia="en-US"/>
    </w:rPr>
  </w:style>
  <w:style w:type="character" w:customStyle="1" w:styleId="TALChar">
    <w:name w:val="TAL Char"/>
    <w:link w:val="TAL"/>
    <w:qFormat/>
    <w:locked/>
    <w:rsid w:val="00E32F95"/>
    <w:rPr>
      <w:rFonts w:ascii="Arial" w:eastAsia="MS Mincho" w:hAnsi="Arial"/>
      <w:lang w:eastAsia="en-US"/>
    </w:rPr>
  </w:style>
  <w:style w:type="character" w:customStyle="1" w:styleId="TAHCar">
    <w:name w:val="TAH Car"/>
    <w:link w:val="TAH"/>
    <w:qFormat/>
    <w:rsid w:val="00E32F95"/>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3GPPDAD_2025-08-15</Template>
  <TotalTime>47</TotalTime>
  <Pages>5</Pages>
  <Words>1314</Words>
  <Characters>7414</Characters>
  <Application>Microsoft Office Word</Application>
  <DocSecurity>0</DocSecurity>
  <Lines>137</Lines>
  <Paragraphs>91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8637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Trakinat, Jean</cp:lastModifiedBy>
  <cp:revision>51</cp:revision>
  <dcterms:created xsi:type="dcterms:W3CDTF">2025-11-20T01:05:00Z</dcterms:created>
  <dcterms:modified xsi:type="dcterms:W3CDTF">2025-11-20T16:13:00Z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2025-08-22T18:25:54Z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617b2705-d65d-4a43-98a5-727d512c287e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